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38066" w14:textId="77777777" w:rsidR="001F6C7F" w:rsidRPr="00A87C7D" w:rsidRDefault="001F6C7F" w:rsidP="00A87C7D">
      <w:pPr>
        <w:outlineLvl w:val="0"/>
        <w:rPr>
          <w:rFonts w:asciiTheme="majorHAnsi" w:hAnsiTheme="majorHAnsi" w:cstheme="majorHAnsi"/>
          <w:i/>
          <w:sz w:val="22"/>
          <w:szCs w:val="22"/>
          <w:lang w:val="lt-LT"/>
        </w:rPr>
      </w:pPr>
    </w:p>
    <w:p w14:paraId="5021CA61" w14:textId="77777777" w:rsidR="009C01DC" w:rsidRPr="00A87C7D" w:rsidRDefault="009C01DC" w:rsidP="00A87C7D">
      <w:pPr>
        <w:jc w:val="center"/>
        <w:rPr>
          <w:rFonts w:asciiTheme="majorHAnsi" w:hAnsiTheme="majorHAnsi" w:cstheme="majorHAnsi"/>
          <w:sz w:val="22"/>
          <w:szCs w:val="22"/>
          <w:lang w:val="lt-LT"/>
        </w:rPr>
      </w:pPr>
    </w:p>
    <w:p w14:paraId="6149EC3D" w14:textId="05C21E0C" w:rsidR="00634C74" w:rsidRPr="00634C74" w:rsidRDefault="00634C74" w:rsidP="00634C74">
      <w:pPr>
        <w:jc w:val="center"/>
        <w:rPr>
          <w:rFonts w:asciiTheme="majorHAnsi" w:hAnsiTheme="majorHAnsi" w:cstheme="majorHAnsi"/>
          <w:b/>
          <w:bCs/>
          <w:sz w:val="22"/>
          <w:szCs w:val="22"/>
          <w:lang w:val="lt-LT"/>
        </w:rPr>
      </w:pPr>
      <w:r w:rsidRPr="00634C74">
        <w:rPr>
          <w:rFonts w:asciiTheme="majorHAnsi" w:hAnsiTheme="majorHAnsi" w:cstheme="majorHAnsi"/>
          <w:b/>
          <w:bCs/>
          <w:sz w:val="22"/>
          <w:szCs w:val="22"/>
          <w:lang w:val="lt-LT"/>
        </w:rPr>
        <w:t>Įvairūs siurbliai</w:t>
      </w:r>
      <w:r>
        <w:rPr>
          <w:rFonts w:asciiTheme="majorHAnsi" w:hAnsiTheme="majorHAnsi" w:cstheme="majorHAnsi"/>
          <w:b/>
          <w:bCs/>
          <w:sz w:val="22"/>
          <w:szCs w:val="22"/>
          <w:lang w:val="lt-LT"/>
        </w:rPr>
        <w:t xml:space="preserve"> – </w:t>
      </w:r>
      <w:r w:rsidR="006935B6">
        <w:rPr>
          <w:rFonts w:asciiTheme="majorHAnsi" w:hAnsiTheme="majorHAnsi" w:cstheme="majorHAnsi"/>
          <w:b/>
          <w:bCs/>
          <w:sz w:val="22"/>
          <w:szCs w:val="22"/>
          <w:lang w:val="lt-LT"/>
        </w:rPr>
        <w:t>3</w:t>
      </w:r>
      <w:r>
        <w:rPr>
          <w:rFonts w:asciiTheme="majorHAnsi" w:hAnsiTheme="majorHAnsi" w:cstheme="majorHAnsi"/>
          <w:b/>
          <w:bCs/>
          <w:sz w:val="22"/>
          <w:szCs w:val="22"/>
          <w:lang w:val="lt-LT"/>
        </w:rPr>
        <w:t xml:space="preserve"> -a pirkimo dalis</w:t>
      </w:r>
    </w:p>
    <w:p w14:paraId="1A553FCC" w14:textId="77777777" w:rsidR="009C01DC"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PIRKIMO–PARDAVIMO SUTARTIS</w:t>
      </w:r>
    </w:p>
    <w:p w14:paraId="537D40B6"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 NR.____________</w:t>
      </w:r>
    </w:p>
    <w:p w14:paraId="07286A86" w14:textId="77777777" w:rsidR="009812AB" w:rsidRPr="00A87C7D" w:rsidRDefault="009812AB" w:rsidP="00A87C7D">
      <w:pPr>
        <w:jc w:val="center"/>
        <w:rPr>
          <w:rFonts w:asciiTheme="majorHAnsi" w:hAnsiTheme="majorHAnsi" w:cstheme="majorHAnsi"/>
          <w:b/>
          <w:sz w:val="22"/>
          <w:szCs w:val="22"/>
          <w:lang w:val="lt-LT"/>
        </w:rPr>
      </w:pPr>
    </w:p>
    <w:p w14:paraId="348B5971" w14:textId="77777777" w:rsidR="009812AB" w:rsidRPr="00A87C7D" w:rsidRDefault="009812AB" w:rsidP="00A87C7D">
      <w:pPr>
        <w:pStyle w:val="Antrat2"/>
        <w:keepNext/>
        <w:numPr>
          <w:ilvl w:val="0"/>
          <w:numId w:val="0"/>
        </w:numPr>
        <w:ind w:right="-82"/>
        <w:jc w:val="center"/>
        <w:rPr>
          <w:rFonts w:asciiTheme="majorHAnsi" w:hAnsiTheme="majorHAnsi" w:cstheme="majorHAnsi"/>
          <w:b/>
          <w:bCs/>
          <w:sz w:val="22"/>
          <w:szCs w:val="22"/>
        </w:rPr>
      </w:pPr>
      <w:r w:rsidRPr="00A87C7D">
        <w:rPr>
          <w:rFonts w:asciiTheme="majorHAnsi" w:hAnsiTheme="majorHAnsi" w:cstheme="majorHAnsi"/>
          <w:b/>
          <w:bCs/>
          <w:sz w:val="22"/>
          <w:szCs w:val="22"/>
        </w:rPr>
        <w:t>SPECIALIOSIOS SĄLYGOS</w:t>
      </w:r>
    </w:p>
    <w:p w14:paraId="60F317D2" w14:textId="77777777" w:rsidR="009812AB" w:rsidRPr="00A87C7D" w:rsidRDefault="009812AB" w:rsidP="00A87C7D">
      <w:pPr>
        <w:jc w:val="center"/>
        <w:rPr>
          <w:rFonts w:asciiTheme="majorHAnsi" w:hAnsiTheme="majorHAnsi" w:cstheme="majorHAnsi"/>
          <w:b/>
          <w:sz w:val="22"/>
          <w:szCs w:val="22"/>
          <w:lang w:val="lt-LT"/>
        </w:rPr>
      </w:pPr>
    </w:p>
    <w:p w14:paraId="68E5AFF9"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Du tūkstančiai ____ metų ______ mėnesio _______ diena</w:t>
      </w:r>
      <w:r w:rsidR="00425566" w:rsidRPr="00A87C7D">
        <w:rPr>
          <w:rFonts w:asciiTheme="majorHAnsi" w:hAnsiTheme="majorHAnsi" w:cstheme="majorHAnsi"/>
          <w:b/>
          <w:sz w:val="22"/>
          <w:szCs w:val="22"/>
          <w:lang w:val="lt-LT"/>
        </w:rPr>
        <w:t>, Klaipėda</w:t>
      </w:r>
    </w:p>
    <w:p w14:paraId="4E9CD7BF" w14:textId="77777777" w:rsidR="009812AB" w:rsidRPr="00A87C7D" w:rsidRDefault="009812AB" w:rsidP="00A87C7D">
      <w:pPr>
        <w:jc w:val="both"/>
        <w:rPr>
          <w:rFonts w:asciiTheme="majorHAnsi" w:hAnsiTheme="majorHAnsi" w:cstheme="majorHAnsi"/>
          <w:b/>
          <w:sz w:val="22"/>
          <w:szCs w:val="22"/>
          <w:lang w:val="lt-LT"/>
        </w:rPr>
      </w:pPr>
    </w:p>
    <w:p w14:paraId="720D90A0"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681E34"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B91525"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juridinio asmens kodas</w:t>
      </w:r>
      <w:r w:rsidRPr="00A87C7D">
        <w:rPr>
          <w:rFonts w:asciiTheme="majorHAnsi" w:hAnsiTheme="majorHAnsi" w:cstheme="majorHAnsi"/>
          <w:sz w:val="22"/>
          <w:szCs w:val="22"/>
          <w:lang w:val="lt-LT"/>
        </w:rPr>
        <w:t xml:space="preserve"> 140089260</w:t>
      </w:r>
      <w:r w:rsidR="009812AB" w:rsidRPr="00A87C7D">
        <w:rPr>
          <w:rFonts w:asciiTheme="majorHAnsi" w:hAnsiTheme="majorHAnsi" w:cstheme="majorHAnsi"/>
          <w:sz w:val="22"/>
          <w:szCs w:val="22"/>
          <w:lang w:val="lt-LT"/>
        </w:rPr>
        <w:t xml:space="preserve">, kurios registruota buveinė yra </w:t>
      </w:r>
      <w:r w:rsidRPr="00A87C7D">
        <w:rPr>
          <w:rFonts w:asciiTheme="majorHAnsi" w:hAnsiTheme="majorHAnsi" w:cstheme="majorHAnsi"/>
          <w:sz w:val="22"/>
          <w:szCs w:val="22"/>
          <w:lang w:val="lt-LT"/>
        </w:rPr>
        <w:t>Ryšininkų g. 11, Klaipėda</w:t>
      </w:r>
      <w:r w:rsidR="009812AB" w:rsidRPr="00A87C7D">
        <w:rPr>
          <w:rFonts w:asciiTheme="majorHAnsi" w:hAnsiTheme="majorHAnsi" w:cstheme="majorHAnsi"/>
          <w:sz w:val="22"/>
          <w:szCs w:val="22"/>
          <w:lang w:val="lt-LT"/>
        </w:rPr>
        <w:t>,</w:t>
      </w:r>
      <w:r w:rsidR="00681E34" w:rsidRPr="00A87C7D">
        <w:rPr>
          <w:rFonts w:asciiTheme="majorHAnsi" w:hAnsiTheme="majorHAnsi" w:cstheme="majorHAnsi"/>
          <w:sz w:val="22"/>
          <w:szCs w:val="22"/>
          <w:lang w:val="lt-LT"/>
        </w:rPr>
        <w:t xml:space="preserve"> LT-91116,</w:t>
      </w:r>
      <w:r w:rsidR="009812AB" w:rsidRPr="00A87C7D">
        <w:rPr>
          <w:rFonts w:asciiTheme="majorHAnsi" w:hAnsiTheme="majorHAnsi" w:cstheme="majorHAnsi"/>
          <w:sz w:val="22"/>
          <w:szCs w:val="22"/>
          <w:lang w:val="lt-LT"/>
        </w:rPr>
        <w:t xml:space="preserve"> duomenys apie </w:t>
      </w:r>
      <w:r w:rsidR="00681E34" w:rsidRPr="00A87C7D">
        <w:rPr>
          <w:rFonts w:asciiTheme="majorHAnsi" w:hAnsiTheme="majorHAnsi" w:cstheme="majorHAnsi"/>
          <w:sz w:val="22"/>
          <w:szCs w:val="22"/>
          <w:lang w:val="lt-LT"/>
        </w:rPr>
        <w:t xml:space="preserve">bendrovę </w:t>
      </w:r>
      <w:r w:rsidR="009812AB" w:rsidRPr="00A87C7D">
        <w:rPr>
          <w:rFonts w:asciiTheme="majorHAnsi" w:hAnsiTheme="majorHAnsi" w:cstheme="majorHAnsi"/>
          <w:sz w:val="22"/>
          <w:szCs w:val="22"/>
          <w:lang w:val="lt-LT"/>
        </w:rPr>
        <w:t xml:space="preserve">kaupiami ir saugomi Lietuvos Respublikos juridinių asmenų registre, atstovaujama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(toliau – Pirkėjas), ir</w:t>
      </w:r>
    </w:p>
    <w:p w14:paraId="0D724CF4" w14:textId="77777777" w:rsidR="009812AB" w:rsidRPr="00A87C7D" w:rsidRDefault="009812AB" w:rsidP="00A87C7D">
      <w:pPr>
        <w:jc w:val="both"/>
        <w:rPr>
          <w:rFonts w:asciiTheme="majorHAnsi" w:hAnsiTheme="majorHAnsi" w:cstheme="majorHAnsi"/>
          <w:sz w:val="22"/>
          <w:szCs w:val="22"/>
          <w:lang w:val="lt-LT"/>
        </w:rPr>
      </w:pPr>
    </w:p>
    <w:p w14:paraId="74FEE5CF"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juridinio asmens kodas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kurio registruota buveinė yra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duomenys apie įmonę kaupiami ir saugomi Lietuvos Respublikos juridinių asmenų registre, atstovaujama</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(toliau – Tiekėjas),</w:t>
      </w:r>
    </w:p>
    <w:p w14:paraId="71C326BD" w14:textId="77777777" w:rsidR="009812AB" w:rsidRPr="00A87C7D" w:rsidRDefault="009812AB" w:rsidP="00A87C7D">
      <w:pPr>
        <w:jc w:val="both"/>
        <w:rPr>
          <w:rFonts w:asciiTheme="majorHAnsi" w:hAnsiTheme="majorHAnsi" w:cstheme="majorHAnsi"/>
          <w:i/>
          <w:color w:val="0070C0"/>
          <w:sz w:val="22"/>
          <w:szCs w:val="22"/>
          <w:lang w:val="lt-LT"/>
        </w:rPr>
      </w:pPr>
      <w:r w:rsidRPr="00A87C7D">
        <w:rPr>
          <w:rFonts w:asciiTheme="majorHAnsi" w:hAnsiTheme="majorHAnsi" w:cstheme="majorHAnsi"/>
          <w:i/>
          <w:color w:val="0070C0"/>
          <w:sz w:val="22"/>
          <w:szCs w:val="22"/>
          <w:lang w:val="lt-LT"/>
        </w:rPr>
        <w:t>(jei tai ūkio subjektų grupė –atitinkami duomenys apie kiekvieną partnerį)</w:t>
      </w:r>
    </w:p>
    <w:p w14:paraId="66B21A44" w14:textId="77777777" w:rsidR="009812AB" w:rsidRPr="00A87C7D" w:rsidRDefault="009812AB" w:rsidP="00A87C7D">
      <w:pPr>
        <w:jc w:val="both"/>
        <w:rPr>
          <w:rFonts w:asciiTheme="majorHAnsi" w:hAnsiTheme="majorHAnsi" w:cstheme="majorHAnsi"/>
          <w:i/>
          <w:sz w:val="22"/>
          <w:szCs w:val="22"/>
          <w:lang w:val="lt-LT"/>
        </w:rPr>
      </w:pPr>
    </w:p>
    <w:p w14:paraId="59A69B69"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toliau kartu šioje prekių pirkimo–pardavimo sutartyje vadinami „Šalimis“, o kiekvienas atskirai – „Šalimi“, </w:t>
      </w:r>
    </w:p>
    <w:p w14:paraId="67A4FCE2" w14:textId="77777777" w:rsidR="009812AB" w:rsidRPr="00A87C7D" w:rsidRDefault="009812AB" w:rsidP="00A87C7D">
      <w:pPr>
        <w:jc w:val="both"/>
        <w:rPr>
          <w:rFonts w:asciiTheme="majorHAnsi" w:hAnsiTheme="majorHAnsi" w:cstheme="majorHAnsi"/>
          <w:sz w:val="22"/>
          <w:szCs w:val="22"/>
          <w:lang w:val="lt-LT"/>
        </w:rPr>
      </w:pPr>
    </w:p>
    <w:p w14:paraId="3F865FF7" w14:textId="5521DD6C"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sudarė šią prekių pirkimo–pardavimo sutartį, </w:t>
      </w:r>
      <w:r w:rsidRPr="00634C74">
        <w:rPr>
          <w:rFonts w:asciiTheme="majorHAnsi" w:hAnsiTheme="majorHAnsi" w:cstheme="majorHAnsi"/>
          <w:sz w:val="22"/>
          <w:szCs w:val="22"/>
          <w:lang w:val="lt-LT"/>
        </w:rPr>
        <w:t>toliau vadinamą „Sutartimi“,</w:t>
      </w:r>
      <w:r w:rsidR="00DE591D" w:rsidRPr="00634C74">
        <w:rPr>
          <w:rFonts w:asciiTheme="majorHAnsi" w:hAnsiTheme="majorHAnsi" w:cstheme="majorHAnsi"/>
          <w:sz w:val="22"/>
          <w:szCs w:val="22"/>
          <w:lang w:val="lt-LT"/>
        </w:rPr>
        <w:t xml:space="preserve"> vadovaujantis </w:t>
      </w:r>
      <w:r w:rsidR="00634C74" w:rsidRPr="00634C74">
        <w:rPr>
          <w:rFonts w:asciiTheme="majorHAnsi" w:hAnsiTheme="majorHAnsi" w:cstheme="majorHAnsi"/>
          <w:sz w:val="22"/>
          <w:szCs w:val="22"/>
          <w:lang w:val="lt-LT"/>
        </w:rPr>
        <w:t>atviro (supaprastinto) konkurso</w:t>
      </w:r>
      <w:r w:rsidR="00DE591D" w:rsidRPr="00634C74">
        <w:rPr>
          <w:rFonts w:asciiTheme="majorHAnsi" w:hAnsiTheme="majorHAnsi" w:cstheme="majorHAnsi"/>
          <w:sz w:val="22"/>
          <w:szCs w:val="22"/>
          <w:lang w:val="lt-LT"/>
        </w:rPr>
        <w:t xml:space="preserve"> būdu atlikto viešojo pirkimo </w:t>
      </w:r>
      <w:r w:rsidR="00634C74" w:rsidRPr="00634C74">
        <w:rPr>
          <w:rFonts w:asciiTheme="majorHAnsi" w:hAnsiTheme="majorHAnsi" w:cstheme="majorHAnsi"/>
          <w:sz w:val="22"/>
          <w:szCs w:val="22"/>
          <w:lang w:val="lt-LT"/>
        </w:rPr>
        <w:t xml:space="preserve">„Įvairūs siurbliai“ </w:t>
      </w:r>
      <w:r w:rsidR="00DE591D" w:rsidRPr="00634C74">
        <w:rPr>
          <w:rFonts w:asciiTheme="majorHAnsi" w:hAnsiTheme="majorHAnsi" w:cstheme="majorHAnsi"/>
          <w:sz w:val="22"/>
          <w:szCs w:val="22"/>
          <w:lang w:val="lt-LT"/>
        </w:rPr>
        <w:t>sąlygomis</w:t>
      </w:r>
      <w:r w:rsidRPr="00634C74">
        <w:rPr>
          <w:rFonts w:asciiTheme="majorHAnsi" w:hAnsiTheme="majorHAnsi" w:cstheme="majorHAnsi"/>
          <w:sz w:val="22"/>
          <w:szCs w:val="22"/>
          <w:lang w:val="lt-LT"/>
        </w:rPr>
        <w:t xml:space="preserve"> ir susitarė </w:t>
      </w:r>
      <w:r w:rsidRPr="00A87C7D">
        <w:rPr>
          <w:rFonts w:asciiTheme="majorHAnsi" w:hAnsiTheme="majorHAnsi" w:cstheme="majorHAnsi"/>
          <w:sz w:val="22"/>
          <w:szCs w:val="22"/>
          <w:lang w:val="lt-LT"/>
        </w:rPr>
        <w:t>dėl toliau išvardintų sąlygų.</w:t>
      </w:r>
    </w:p>
    <w:p w14:paraId="211C55DB" w14:textId="77777777" w:rsidR="009812AB" w:rsidRPr="00A87C7D" w:rsidRDefault="009812AB" w:rsidP="00A87C7D">
      <w:pPr>
        <w:jc w:val="both"/>
        <w:rPr>
          <w:rFonts w:asciiTheme="majorHAnsi" w:hAnsiTheme="majorHAnsi" w:cstheme="majorHAnsi"/>
          <w:sz w:val="22"/>
          <w:szCs w:val="22"/>
          <w:lang w:val="lt-LT"/>
        </w:rPr>
      </w:pPr>
    </w:p>
    <w:p w14:paraId="57168534"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1. Sutarties dalykas</w:t>
      </w:r>
    </w:p>
    <w:p w14:paraId="16010325" w14:textId="77777777" w:rsidR="009812AB" w:rsidRPr="00A87C7D" w:rsidRDefault="009812AB" w:rsidP="00A87C7D">
      <w:pPr>
        <w:jc w:val="center"/>
        <w:rPr>
          <w:rFonts w:asciiTheme="majorHAnsi" w:hAnsiTheme="majorHAnsi" w:cstheme="majorHAnsi"/>
          <w:b/>
          <w:sz w:val="22"/>
          <w:szCs w:val="22"/>
          <w:lang w:val="lt-LT"/>
        </w:rPr>
      </w:pPr>
    </w:p>
    <w:p w14:paraId="3FE26175" w14:textId="160601DB"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1.1</w:t>
      </w:r>
      <w:r w:rsidRPr="00634C74">
        <w:rPr>
          <w:rFonts w:asciiTheme="majorHAnsi" w:hAnsiTheme="majorHAnsi" w:cstheme="majorHAnsi"/>
          <w:sz w:val="22"/>
          <w:szCs w:val="22"/>
          <w:lang w:val="lt-LT"/>
        </w:rPr>
        <w:t xml:space="preserve">. Sutarties dalykas yra prekių </w:t>
      </w:r>
      <w:r w:rsidR="006935B6">
        <w:rPr>
          <w:rFonts w:asciiTheme="majorHAnsi" w:hAnsiTheme="majorHAnsi" w:cstheme="majorHAnsi"/>
          <w:sz w:val="22"/>
          <w:szCs w:val="22"/>
        </w:rPr>
        <w:t>dumblo</w:t>
      </w:r>
      <w:r w:rsidR="00634C74" w:rsidRPr="00634C74">
        <w:rPr>
          <w:rFonts w:asciiTheme="majorHAnsi" w:hAnsiTheme="majorHAnsi" w:cstheme="majorHAnsi"/>
          <w:sz w:val="22"/>
          <w:szCs w:val="22"/>
        </w:rPr>
        <w:t xml:space="preserve"> siurblių įsigijimas</w:t>
      </w:r>
      <w:r w:rsidR="00C62AA7">
        <w:rPr>
          <w:rFonts w:asciiTheme="majorHAnsi" w:hAnsiTheme="majorHAnsi" w:cstheme="majorHAnsi"/>
          <w:sz w:val="22"/>
          <w:szCs w:val="22"/>
        </w:rPr>
        <w:t xml:space="preserve">. </w:t>
      </w:r>
      <w:r w:rsidR="00C62AA7">
        <w:rPr>
          <w:rFonts w:asciiTheme="majorHAnsi" w:hAnsiTheme="majorHAnsi" w:cstheme="majorHAnsi"/>
          <w:sz w:val="22"/>
          <w:szCs w:val="22"/>
          <w:lang w:val="lt-LT"/>
        </w:rPr>
        <w:t>P</w:t>
      </w:r>
      <w:r w:rsidRPr="00634C74">
        <w:rPr>
          <w:rFonts w:asciiTheme="majorHAnsi" w:hAnsiTheme="majorHAnsi" w:cstheme="majorHAnsi"/>
          <w:sz w:val="22"/>
          <w:szCs w:val="22"/>
          <w:lang w:val="lt-LT"/>
        </w:rPr>
        <w:t xml:space="preserve">irkimas–pardavimas, pristatymas </w:t>
      </w:r>
      <w:r w:rsidR="00425566" w:rsidRPr="00634C74">
        <w:rPr>
          <w:rFonts w:asciiTheme="majorHAnsi" w:hAnsiTheme="majorHAnsi" w:cstheme="majorHAnsi"/>
          <w:sz w:val="22"/>
          <w:szCs w:val="22"/>
          <w:lang w:val="lt-LT"/>
        </w:rPr>
        <w:t>(</w:t>
      </w:r>
      <w:r w:rsidRPr="00634C74">
        <w:rPr>
          <w:rFonts w:asciiTheme="majorHAnsi" w:hAnsiTheme="majorHAnsi" w:cstheme="majorHAnsi"/>
          <w:sz w:val="22"/>
          <w:szCs w:val="22"/>
          <w:lang w:val="lt-LT"/>
        </w:rPr>
        <w:t>ir/ar instaliavimas/įdiegimas ir/ar paleidimas ir/ar personalo apmokymas</w:t>
      </w:r>
      <w:r w:rsidR="00425566" w:rsidRPr="00634C74">
        <w:rPr>
          <w:rFonts w:asciiTheme="majorHAnsi" w:hAnsiTheme="majorHAnsi" w:cstheme="majorHAnsi"/>
          <w:sz w:val="22"/>
          <w:szCs w:val="22"/>
          <w:lang w:val="lt-LT"/>
        </w:rPr>
        <w:t>)</w:t>
      </w:r>
      <w:r w:rsidRPr="00634C74">
        <w:rPr>
          <w:rFonts w:asciiTheme="majorHAnsi" w:hAnsiTheme="majorHAnsi" w:cstheme="majorHAnsi"/>
          <w:sz w:val="22"/>
          <w:szCs w:val="22"/>
          <w:lang w:val="lt-LT"/>
        </w:rPr>
        <w:t xml:space="preserve"> (toliau – Prekės).</w:t>
      </w:r>
      <w:r w:rsidR="00425566" w:rsidRPr="00634C74">
        <w:rPr>
          <w:rFonts w:asciiTheme="majorHAnsi" w:hAnsiTheme="majorHAnsi" w:cstheme="majorHAnsi"/>
          <w:sz w:val="22"/>
          <w:szCs w:val="22"/>
          <w:lang w:val="lt-LT"/>
        </w:rPr>
        <w:t xml:space="preserve"> </w:t>
      </w:r>
      <w:r w:rsidRPr="00634C74">
        <w:rPr>
          <w:rFonts w:asciiTheme="majorHAnsi" w:hAnsiTheme="majorHAnsi" w:cstheme="majorHAnsi"/>
          <w:sz w:val="22"/>
          <w:szCs w:val="22"/>
          <w:lang w:val="lt-LT"/>
        </w:rPr>
        <w:t xml:space="preserve">Techninė </w:t>
      </w:r>
      <w:r w:rsidR="00425566" w:rsidRPr="00634C74">
        <w:rPr>
          <w:rFonts w:asciiTheme="majorHAnsi" w:hAnsiTheme="majorHAnsi" w:cstheme="majorHAnsi"/>
          <w:sz w:val="22"/>
          <w:szCs w:val="22"/>
          <w:lang w:val="lt-LT"/>
        </w:rPr>
        <w:t xml:space="preserve">prekių </w:t>
      </w:r>
      <w:r w:rsidR="000952DA" w:rsidRPr="00634C74">
        <w:rPr>
          <w:rFonts w:asciiTheme="majorHAnsi" w:hAnsiTheme="majorHAnsi" w:cstheme="majorHAnsi"/>
          <w:sz w:val="22"/>
          <w:szCs w:val="22"/>
          <w:lang w:val="lt-LT"/>
        </w:rPr>
        <w:t>i</w:t>
      </w:r>
      <w:r w:rsidR="00425566" w:rsidRPr="00634C74">
        <w:rPr>
          <w:rFonts w:asciiTheme="majorHAnsi" w:hAnsiTheme="majorHAnsi" w:cstheme="majorHAnsi"/>
          <w:sz w:val="22"/>
          <w:szCs w:val="22"/>
          <w:lang w:val="lt-LT"/>
        </w:rPr>
        <w:t>r paslaugų</w:t>
      </w:r>
      <w:r w:rsidR="000952DA" w:rsidRPr="00634C74">
        <w:rPr>
          <w:rFonts w:asciiTheme="majorHAnsi" w:hAnsiTheme="majorHAnsi" w:cstheme="majorHAnsi"/>
          <w:sz w:val="22"/>
          <w:szCs w:val="22"/>
          <w:lang w:val="lt-LT"/>
        </w:rPr>
        <w:t xml:space="preserve"> (</w:t>
      </w:r>
      <w:r w:rsidR="00425566" w:rsidRPr="00634C74">
        <w:rPr>
          <w:rFonts w:asciiTheme="majorHAnsi" w:hAnsiTheme="majorHAnsi" w:cstheme="majorHAnsi"/>
          <w:sz w:val="22"/>
          <w:szCs w:val="22"/>
          <w:lang w:val="lt-LT"/>
        </w:rPr>
        <w:t>jeigu kartu su prekėmis perkamos paslaugos</w:t>
      </w:r>
      <w:r w:rsidR="00425566" w:rsidRPr="00634C74">
        <w:rPr>
          <w:rFonts w:asciiTheme="majorHAnsi" w:hAnsiTheme="majorHAnsi" w:cstheme="majorHAnsi"/>
          <w:iCs/>
          <w:sz w:val="22"/>
          <w:szCs w:val="22"/>
          <w:lang w:val="lt-LT"/>
        </w:rPr>
        <w:t>)</w:t>
      </w:r>
      <w:r w:rsidR="00100BFA" w:rsidRPr="00634C74">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specifikacija pateikiama Sutarties s</w:t>
      </w:r>
      <w:r w:rsidR="000952DA" w:rsidRPr="00A87C7D">
        <w:rPr>
          <w:rFonts w:asciiTheme="majorHAnsi" w:hAnsiTheme="majorHAnsi" w:cstheme="majorHAnsi"/>
          <w:sz w:val="22"/>
          <w:szCs w:val="22"/>
          <w:lang w:val="lt-LT"/>
        </w:rPr>
        <w:t>pecialiųjų sąlygų priede Nr. 1.</w:t>
      </w:r>
    </w:p>
    <w:p w14:paraId="1FA9348D" w14:textId="32E26A48" w:rsidR="009812AB" w:rsidRPr="00634C74" w:rsidRDefault="009812AB" w:rsidP="00634C74">
      <w:pPr>
        <w:ind w:firstLine="720"/>
        <w:jc w:val="both"/>
        <w:rPr>
          <w:rFonts w:asciiTheme="majorHAnsi" w:hAnsiTheme="majorHAnsi" w:cstheme="majorHAnsi"/>
          <w:iCs/>
          <w:sz w:val="22"/>
          <w:szCs w:val="22"/>
          <w:lang w:val="lt-LT"/>
        </w:rPr>
      </w:pPr>
      <w:r w:rsidRPr="00634C74">
        <w:rPr>
          <w:rFonts w:asciiTheme="majorHAnsi" w:hAnsiTheme="majorHAnsi" w:cstheme="majorHAnsi"/>
          <w:iCs/>
          <w:sz w:val="22"/>
          <w:szCs w:val="22"/>
          <w:lang w:val="lt-LT"/>
        </w:rPr>
        <w:t>Prekių sąraš</w:t>
      </w:r>
      <w:r w:rsidR="00634C74" w:rsidRPr="00634C74">
        <w:rPr>
          <w:rFonts w:asciiTheme="majorHAnsi" w:hAnsiTheme="majorHAnsi" w:cstheme="majorHAnsi"/>
          <w:iCs/>
          <w:sz w:val="22"/>
          <w:szCs w:val="22"/>
          <w:lang w:val="lt-LT"/>
        </w:rPr>
        <w:t xml:space="preserve">as pateikiamas </w:t>
      </w:r>
      <w:r w:rsidRPr="00634C74">
        <w:rPr>
          <w:rFonts w:asciiTheme="majorHAnsi" w:hAnsiTheme="majorHAnsi" w:cstheme="majorHAnsi"/>
          <w:iCs/>
          <w:sz w:val="22"/>
          <w:szCs w:val="22"/>
          <w:lang w:val="lt-LT"/>
        </w:rPr>
        <w:t>Sutarties specialiųjų sąlygų priede Nr.1</w:t>
      </w:r>
      <w:r w:rsidR="00634C74" w:rsidRPr="00634C74">
        <w:rPr>
          <w:rFonts w:asciiTheme="majorHAnsi" w:hAnsiTheme="majorHAnsi" w:cstheme="majorHAnsi"/>
          <w:iCs/>
          <w:sz w:val="22"/>
          <w:szCs w:val="22"/>
          <w:lang w:val="lt-LT"/>
        </w:rPr>
        <w:t>.</w:t>
      </w:r>
    </w:p>
    <w:p w14:paraId="2364C4EB" w14:textId="6CB3AB8B" w:rsidR="009812AB" w:rsidRPr="00A87C7D" w:rsidRDefault="009812AB" w:rsidP="00634C74">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1.2. Prekės turi būti pristatytos</w:t>
      </w:r>
      <w:r w:rsidR="00634C74">
        <w:rPr>
          <w:rFonts w:asciiTheme="majorHAnsi" w:hAnsiTheme="majorHAnsi" w:cstheme="majorHAnsi"/>
          <w:sz w:val="22"/>
          <w:szCs w:val="22"/>
          <w:lang w:val="lt-LT"/>
        </w:rPr>
        <w:t xml:space="preserve"> adresais nurodytais </w:t>
      </w:r>
      <w:r w:rsidR="00634C74" w:rsidRPr="00634C74">
        <w:rPr>
          <w:rFonts w:asciiTheme="majorHAnsi" w:hAnsiTheme="majorHAnsi" w:cstheme="majorHAnsi"/>
          <w:iCs/>
          <w:sz w:val="22"/>
          <w:szCs w:val="22"/>
          <w:lang w:val="lt-LT"/>
        </w:rPr>
        <w:t>Sutarties specialiųjų sąlygų priede Nr.1.</w:t>
      </w:r>
    </w:p>
    <w:p w14:paraId="33175E67" w14:textId="19FCF0CD"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įsipareigoja perduoti Pirkėjui nuosavybės teise Sutarties specialiųjų sąlygų 1.1 punkte nurodytas Prekes, o Pirkėjas įsipareigoja priimti tvarkingas ir kokybiškas Prekes ir sumokėti Tiekėjui Sutartyje numatytą kainą Sutartyje numatytomis sąlygomis ir terminais.</w:t>
      </w:r>
    </w:p>
    <w:p w14:paraId="228D5423" w14:textId="77777777" w:rsidR="009812AB" w:rsidRPr="00A87C7D" w:rsidRDefault="009812AB" w:rsidP="00A87C7D">
      <w:pPr>
        <w:jc w:val="both"/>
        <w:rPr>
          <w:rFonts w:asciiTheme="majorHAnsi" w:hAnsiTheme="majorHAnsi" w:cstheme="majorHAnsi"/>
          <w:sz w:val="22"/>
          <w:szCs w:val="22"/>
          <w:lang w:val="lt-LT"/>
        </w:rPr>
      </w:pPr>
    </w:p>
    <w:p w14:paraId="22E17777" w14:textId="77777777" w:rsidR="009812AB" w:rsidRPr="00A87C7D" w:rsidRDefault="009812AB" w:rsidP="00A87C7D">
      <w:pPr>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2. Sutarties galiojimas, vykdymo pradžia, trukmė</w:t>
      </w:r>
      <w:r w:rsidR="00B306DF" w:rsidRPr="00A87C7D">
        <w:rPr>
          <w:rFonts w:asciiTheme="majorHAnsi" w:hAnsiTheme="majorHAnsi" w:cstheme="majorHAnsi"/>
          <w:b/>
          <w:sz w:val="22"/>
          <w:szCs w:val="22"/>
          <w:lang w:val="lt-LT"/>
        </w:rPr>
        <w:t>,</w:t>
      </w:r>
      <w:r w:rsidRPr="00A87C7D">
        <w:rPr>
          <w:rFonts w:asciiTheme="majorHAnsi" w:hAnsiTheme="majorHAnsi" w:cstheme="majorHAnsi"/>
          <w:b/>
          <w:sz w:val="22"/>
          <w:szCs w:val="22"/>
          <w:lang w:val="lt-LT"/>
        </w:rPr>
        <w:t xml:space="preserve"> terminai</w:t>
      </w:r>
      <w:r w:rsidR="00B306DF" w:rsidRPr="00A87C7D">
        <w:rPr>
          <w:rFonts w:asciiTheme="majorHAnsi" w:hAnsiTheme="majorHAnsi" w:cstheme="majorHAnsi"/>
          <w:b/>
          <w:sz w:val="22"/>
          <w:szCs w:val="22"/>
          <w:lang w:val="lt-LT"/>
        </w:rPr>
        <w:t xml:space="preserve"> ir sustabdymas</w:t>
      </w:r>
    </w:p>
    <w:p w14:paraId="3EB0E546" w14:textId="77777777" w:rsidR="00585534" w:rsidRPr="00A87C7D" w:rsidRDefault="00585534" w:rsidP="00A87C7D">
      <w:pPr>
        <w:pStyle w:val="Pagrindinistekstas"/>
        <w:ind w:firstLine="720"/>
        <w:jc w:val="both"/>
        <w:rPr>
          <w:rFonts w:asciiTheme="majorHAnsi" w:hAnsiTheme="majorHAnsi" w:cstheme="majorHAnsi"/>
          <w:i/>
          <w:iCs/>
          <w:color w:val="0070C0"/>
          <w:sz w:val="22"/>
          <w:szCs w:val="22"/>
        </w:rPr>
      </w:pPr>
    </w:p>
    <w:p w14:paraId="4FFACDC7" w14:textId="77777777" w:rsidR="009812AB" w:rsidRPr="00A87C7D" w:rsidRDefault="009268FC"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2.1. </w:t>
      </w:r>
      <w:r w:rsidR="00DE591D" w:rsidRPr="00A87C7D">
        <w:rPr>
          <w:rFonts w:asciiTheme="majorHAnsi" w:hAnsiTheme="majorHAnsi" w:cstheme="majorHAnsi"/>
          <w:sz w:val="22"/>
          <w:szCs w:val="22"/>
        </w:rPr>
        <w:t>Sutartis įsigalioja, kai Sutartį pasirašo abi Sutarties Šalys ir galioja iki visiško Šalių įsipareigojimų įvykdymo</w:t>
      </w:r>
      <w:r w:rsidR="00BF761D" w:rsidRPr="00A87C7D">
        <w:rPr>
          <w:rFonts w:asciiTheme="majorHAnsi" w:hAnsiTheme="majorHAnsi" w:cstheme="majorHAnsi"/>
          <w:sz w:val="22"/>
          <w:szCs w:val="22"/>
        </w:rPr>
        <w:t>.</w:t>
      </w:r>
    </w:p>
    <w:p w14:paraId="7CCE3109" w14:textId="10A719D6" w:rsidR="00BF761D" w:rsidRPr="00A87C7D" w:rsidRDefault="00BF761D" w:rsidP="00A87C7D">
      <w:pPr>
        <w:pStyle w:val="Pagrindinistekstas"/>
        <w:ind w:firstLine="720"/>
        <w:jc w:val="both"/>
        <w:rPr>
          <w:rFonts w:asciiTheme="majorHAnsi" w:hAnsiTheme="majorHAnsi" w:cstheme="majorHAnsi"/>
          <w:b/>
          <w:bCs/>
          <w:i/>
          <w:iCs/>
          <w:color w:val="0070C0"/>
          <w:sz w:val="22"/>
          <w:szCs w:val="22"/>
        </w:rPr>
      </w:pPr>
      <w:r w:rsidRPr="00A87C7D">
        <w:rPr>
          <w:rFonts w:asciiTheme="majorHAnsi" w:hAnsiTheme="majorHAnsi" w:cstheme="majorHAnsi"/>
          <w:sz w:val="22"/>
          <w:szCs w:val="22"/>
        </w:rPr>
        <w:t xml:space="preserve">2.2 Sutartis </w:t>
      </w:r>
      <w:r w:rsidRPr="00634C74">
        <w:rPr>
          <w:rFonts w:asciiTheme="majorHAnsi" w:hAnsiTheme="majorHAnsi" w:cstheme="majorHAnsi"/>
          <w:sz w:val="22"/>
          <w:szCs w:val="22"/>
        </w:rPr>
        <w:t xml:space="preserve">sudaroma </w:t>
      </w:r>
      <w:r w:rsidR="00634C74" w:rsidRPr="00634C74">
        <w:rPr>
          <w:rFonts w:asciiTheme="majorHAnsi" w:hAnsiTheme="majorHAnsi" w:cstheme="majorHAnsi"/>
          <w:sz w:val="22"/>
          <w:szCs w:val="22"/>
        </w:rPr>
        <w:t>6 (šešių) mėnesių</w:t>
      </w:r>
      <w:r w:rsidR="000500B7" w:rsidRPr="00634C74">
        <w:rPr>
          <w:rFonts w:asciiTheme="majorHAnsi" w:hAnsiTheme="majorHAnsi" w:cstheme="majorHAnsi"/>
          <w:sz w:val="22"/>
          <w:szCs w:val="22"/>
        </w:rPr>
        <w:t xml:space="preserve"> terminui</w:t>
      </w:r>
      <w:r w:rsidRPr="00A87C7D">
        <w:rPr>
          <w:rFonts w:asciiTheme="majorHAnsi" w:hAnsiTheme="majorHAnsi" w:cstheme="majorHAnsi"/>
          <w:b/>
          <w:bCs/>
          <w:i/>
          <w:iCs/>
          <w:sz w:val="22"/>
          <w:szCs w:val="22"/>
        </w:rPr>
        <w:t>,</w:t>
      </w:r>
      <w:r w:rsidRPr="00A87C7D">
        <w:rPr>
          <w:rFonts w:asciiTheme="majorHAnsi" w:hAnsiTheme="majorHAnsi" w:cstheme="majorHAnsi"/>
          <w:sz w:val="22"/>
          <w:szCs w:val="22"/>
        </w:rPr>
        <w:t xml:space="preserve"> įskaitant apmokėjimui skirtą laikotarpį</w:t>
      </w:r>
      <w:r w:rsidR="00D95718" w:rsidRPr="00A87C7D">
        <w:rPr>
          <w:rFonts w:asciiTheme="majorHAnsi" w:hAnsiTheme="majorHAnsi" w:cstheme="majorHAnsi"/>
          <w:sz w:val="22"/>
          <w:szCs w:val="22"/>
        </w:rPr>
        <w:t>, jos trukmę skaičiuojant nuo įsigaliojimo dienos.</w:t>
      </w:r>
    </w:p>
    <w:p w14:paraId="5023BF21" w14:textId="77777777" w:rsidR="00AB3E66" w:rsidRPr="00A87C7D" w:rsidRDefault="00AB3E66" w:rsidP="00A87C7D">
      <w:pPr>
        <w:ind w:firstLine="709"/>
        <w:jc w:val="both"/>
        <w:rPr>
          <w:rFonts w:asciiTheme="majorHAnsi" w:hAnsiTheme="majorHAnsi" w:cstheme="majorHAnsi"/>
          <w:i/>
          <w:color w:val="0070C0"/>
          <w:sz w:val="22"/>
          <w:szCs w:val="22"/>
          <w:lang w:val="lt-LT"/>
        </w:rPr>
      </w:pPr>
      <w:r w:rsidRPr="00A87C7D">
        <w:rPr>
          <w:rFonts w:asciiTheme="majorHAnsi" w:hAnsiTheme="majorHAnsi" w:cstheme="majorHAnsi"/>
          <w:iCs/>
          <w:sz w:val="22"/>
          <w:szCs w:val="22"/>
          <w:lang w:val="lt-LT"/>
        </w:rPr>
        <w:t>2.</w:t>
      </w:r>
      <w:r w:rsidR="00067D45" w:rsidRPr="00A87C7D">
        <w:rPr>
          <w:rFonts w:asciiTheme="majorHAnsi" w:hAnsiTheme="majorHAnsi" w:cstheme="majorHAnsi"/>
          <w:iCs/>
          <w:sz w:val="22"/>
          <w:szCs w:val="22"/>
          <w:lang w:val="lt-LT"/>
        </w:rPr>
        <w:t>4.</w:t>
      </w:r>
      <w:r w:rsidRPr="00A87C7D">
        <w:rPr>
          <w:rFonts w:asciiTheme="majorHAnsi" w:hAnsiTheme="majorHAnsi" w:cstheme="majorHAnsi"/>
          <w:i/>
          <w:sz w:val="22"/>
          <w:szCs w:val="22"/>
          <w:lang w:val="lt-LT"/>
        </w:rPr>
        <w:t xml:space="preserve"> </w:t>
      </w:r>
      <w:r w:rsidR="00EC378E" w:rsidRPr="00A87C7D">
        <w:rPr>
          <w:rFonts w:asciiTheme="majorHAnsi" w:hAnsiTheme="majorHAnsi" w:cstheme="majorHAnsi"/>
          <w:iCs/>
          <w:sz w:val="22"/>
          <w:szCs w:val="22"/>
          <w:lang w:val="lt-LT"/>
        </w:rPr>
        <w:t>Šalių įsipareigojimų (ar jų dalies) vykdymo terminas gali būti sustabdyt</w:t>
      </w:r>
      <w:r w:rsidR="006F76E0" w:rsidRPr="00A87C7D">
        <w:rPr>
          <w:rFonts w:asciiTheme="majorHAnsi" w:hAnsiTheme="majorHAnsi" w:cstheme="majorHAnsi"/>
          <w:iCs/>
          <w:sz w:val="22"/>
          <w:szCs w:val="22"/>
          <w:lang w:val="lt-LT"/>
        </w:rPr>
        <w:t>a</w:t>
      </w:r>
      <w:r w:rsidR="00EC378E" w:rsidRPr="00A87C7D">
        <w:rPr>
          <w:rFonts w:asciiTheme="majorHAnsi" w:hAnsiTheme="majorHAnsi" w:cstheme="majorHAnsi"/>
          <w:iCs/>
          <w:sz w:val="22"/>
          <w:szCs w:val="22"/>
          <w:lang w:val="lt-LT"/>
        </w:rPr>
        <w:t>s Sutarties Bendrųjų sąlygų 18 punkte nurodytais atvejais.</w:t>
      </w:r>
      <w:r w:rsidR="00EC378E" w:rsidRPr="00A87C7D">
        <w:rPr>
          <w:rFonts w:asciiTheme="majorHAnsi" w:hAnsiTheme="majorHAnsi" w:cstheme="majorHAnsi"/>
          <w:iCs/>
          <w:color w:val="0070C0"/>
          <w:sz w:val="22"/>
          <w:szCs w:val="22"/>
          <w:lang w:val="lt-LT"/>
        </w:rPr>
        <w:t xml:space="preserve"> </w:t>
      </w:r>
      <w:r w:rsidR="00EC378E" w:rsidRPr="00A87C7D">
        <w:rPr>
          <w:rFonts w:asciiTheme="majorHAnsi" w:hAnsiTheme="majorHAnsi" w:cstheme="majorHAnsi"/>
          <w:sz w:val="22"/>
          <w:szCs w:val="22"/>
          <w:lang w:val="lt-LT"/>
        </w:rPr>
        <w:t xml:space="preserve">Sutarties vykdymas gali būti sustabdytas, tačiau ne ilgiau kaip 6 mėn. per visą </w:t>
      </w:r>
      <w:r w:rsidR="00E874C5" w:rsidRPr="00A87C7D">
        <w:rPr>
          <w:rFonts w:asciiTheme="majorHAnsi" w:hAnsiTheme="majorHAnsi" w:cstheme="majorHAnsi"/>
          <w:sz w:val="22"/>
          <w:szCs w:val="22"/>
          <w:lang w:val="lt-LT"/>
        </w:rPr>
        <w:t>S</w:t>
      </w:r>
      <w:r w:rsidR="00EC378E" w:rsidRPr="00A87C7D">
        <w:rPr>
          <w:rFonts w:asciiTheme="majorHAnsi" w:hAnsiTheme="majorHAnsi" w:cstheme="majorHAnsi"/>
          <w:sz w:val="22"/>
          <w:szCs w:val="22"/>
          <w:lang w:val="lt-LT"/>
        </w:rPr>
        <w:t>utarties vykdymo laikotarpį.</w:t>
      </w:r>
      <w:r w:rsidR="00EC378E" w:rsidRPr="00A87C7D">
        <w:rPr>
          <w:rFonts w:asciiTheme="majorHAnsi" w:hAnsiTheme="majorHAnsi" w:cstheme="majorHAnsi"/>
          <w:sz w:val="22"/>
          <w:szCs w:val="22"/>
          <w:lang w:val="lt-LT" w:eastAsia="lt-LT"/>
        </w:rPr>
        <w:t xml:space="preserve"> </w:t>
      </w:r>
      <w:r w:rsidR="00EC378E" w:rsidRPr="00A87C7D">
        <w:rPr>
          <w:rFonts w:asciiTheme="majorHAnsi" w:hAnsiTheme="majorHAnsi" w:cstheme="majorHAnsi"/>
          <w:iCs/>
          <w:sz w:val="22"/>
          <w:szCs w:val="22"/>
          <w:lang w:val="lt-LT"/>
        </w:rPr>
        <w:t xml:space="preserve">Šalis, norinti sustabdyti Sutarties įsipareigojimų vykdymo terminą, privalo nedelsiant, bet ne vėliau kaip per </w:t>
      </w:r>
      <w:r w:rsidR="00426BBB" w:rsidRPr="00A87C7D">
        <w:rPr>
          <w:rFonts w:asciiTheme="majorHAnsi" w:hAnsiTheme="majorHAnsi" w:cstheme="majorHAnsi"/>
          <w:iCs/>
          <w:sz w:val="22"/>
          <w:szCs w:val="22"/>
          <w:lang w:val="lt-LT"/>
        </w:rPr>
        <w:t>5</w:t>
      </w:r>
      <w:r w:rsidR="00EC378E" w:rsidRPr="00A87C7D">
        <w:rPr>
          <w:rFonts w:asciiTheme="majorHAnsi" w:hAnsiTheme="majorHAnsi" w:cstheme="majorHAnsi"/>
          <w:iCs/>
          <w:sz w:val="22"/>
          <w:szCs w:val="22"/>
          <w:lang w:val="lt-LT"/>
        </w:rPr>
        <w:t xml:space="preserve"> kalendorin</w:t>
      </w:r>
      <w:r w:rsidR="00573453" w:rsidRPr="00A87C7D">
        <w:rPr>
          <w:rFonts w:asciiTheme="majorHAnsi" w:hAnsiTheme="majorHAnsi" w:cstheme="majorHAnsi"/>
          <w:iCs/>
          <w:sz w:val="22"/>
          <w:szCs w:val="22"/>
          <w:lang w:val="lt-LT"/>
        </w:rPr>
        <w:t>es</w:t>
      </w:r>
      <w:r w:rsidR="00EC378E" w:rsidRPr="00A87C7D">
        <w:rPr>
          <w:rFonts w:asciiTheme="majorHAnsi" w:hAnsiTheme="majorHAnsi" w:cstheme="majorHAnsi"/>
          <w:iCs/>
          <w:sz w:val="22"/>
          <w:szCs w:val="22"/>
          <w:lang w:val="lt-LT"/>
        </w:rPr>
        <w:t xml:space="preserve"> dien</w:t>
      </w:r>
      <w:r w:rsidR="00426BBB" w:rsidRPr="00A87C7D">
        <w:rPr>
          <w:rFonts w:asciiTheme="majorHAnsi" w:hAnsiTheme="majorHAnsi" w:cstheme="majorHAnsi"/>
          <w:iCs/>
          <w:sz w:val="22"/>
          <w:szCs w:val="22"/>
          <w:lang w:val="lt-LT"/>
        </w:rPr>
        <w:t>as</w:t>
      </w:r>
      <w:r w:rsidR="00EC378E" w:rsidRPr="00A87C7D">
        <w:rPr>
          <w:rFonts w:asciiTheme="majorHAnsi" w:hAnsiTheme="majorHAnsi" w:cstheme="majorHAnsi"/>
          <w:iCs/>
          <w:sz w:val="22"/>
          <w:szCs w:val="22"/>
          <w:lang w:val="lt-LT"/>
        </w:rPr>
        <w:t xml:space="preserve">, informuoti kitą Šalį apie aplinkybes, kurių pagrindu siekiama sustabdyti Sutarties vykdymą. Šalims sutarus, Šalys pasirašo papildomą susitarimą, kuris yra neatsiejama šios </w:t>
      </w:r>
      <w:r w:rsidR="00750477" w:rsidRPr="00A87C7D">
        <w:rPr>
          <w:rFonts w:asciiTheme="majorHAnsi" w:hAnsiTheme="majorHAnsi" w:cstheme="majorHAnsi"/>
          <w:iCs/>
          <w:sz w:val="22"/>
          <w:szCs w:val="22"/>
          <w:lang w:val="lt-LT"/>
        </w:rPr>
        <w:t>S</w:t>
      </w:r>
      <w:r w:rsidR="00EC378E" w:rsidRPr="00A87C7D">
        <w:rPr>
          <w:rFonts w:asciiTheme="majorHAnsi" w:hAnsiTheme="majorHAnsi" w:cstheme="majorHAnsi"/>
          <w:iCs/>
          <w:sz w:val="22"/>
          <w:szCs w:val="22"/>
          <w:lang w:val="lt-LT"/>
        </w:rPr>
        <w:t>utarties dalis.</w:t>
      </w:r>
    </w:p>
    <w:p w14:paraId="06683979" w14:textId="77777777" w:rsidR="0053280E" w:rsidRPr="00A87C7D" w:rsidRDefault="0053280E" w:rsidP="00A87C7D">
      <w:pPr>
        <w:ind w:firstLine="709"/>
        <w:jc w:val="both"/>
        <w:rPr>
          <w:rFonts w:asciiTheme="majorHAnsi" w:hAnsiTheme="majorHAnsi" w:cstheme="majorHAnsi"/>
          <w:sz w:val="22"/>
          <w:szCs w:val="22"/>
          <w:lang w:val="lt-LT"/>
        </w:rPr>
      </w:pPr>
    </w:p>
    <w:p w14:paraId="67717A52"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3. Sutarties kaina (kainodaros taisyklės) ir mokėjimo sąlygos</w:t>
      </w:r>
    </w:p>
    <w:p w14:paraId="076E91CE" w14:textId="77777777" w:rsidR="009812AB" w:rsidRPr="00A87C7D" w:rsidRDefault="009812AB" w:rsidP="00A87C7D">
      <w:pPr>
        <w:jc w:val="both"/>
        <w:rPr>
          <w:rFonts w:asciiTheme="majorHAnsi" w:hAnsiTheme="majorHAnsi" w:cstheme="majorHAnsi"/>
          <w:b/>
          <w:sz w:val="22"/>
          <w:szCs w:val="22"/>
          <w:lang w:val="lt-LT"/>
        </w:rPr>
      </w:pPr>
    </w:p>
    <w:p w14:paraId="25281EB0" w14:textId="3962B377" w:rsidR="00FB04E9" w:rsidRPr="00A87C7D" w:rsidRDefault="009812AB" w:rsidP="00634C74">
      <w:pPr>
        <w:widowControl w:val="0"/>
        <w:ind w:firstLine="720"/>
        <w:jc w:val="both"/>
        <w:rPr>
          <w:rFonts w:asciiTheme="majorHAnsi" w:hAnsiTheme="majorHAnsi" w:cstheme="majorHAnsi"/>
          <w:sz w:val="22"/>
          <w:szCs w:val="22"/>
        </w:rPr>
      </w:pPr>
      <w:r w:rsidRPr="00A87C7D">
        <w:rPr>
          <w:rFonts w:asciiTheme="majorHAnsi" w:hAnsiTheme="majorHAnsi" w:cstheme="majorHAnsi"/>
          <w:sz w:val="22"/>
          <w:szCs w:val="22"/>
          <w:lang w:val="lt-LT"/>
        </w:rPr>
        <w:t xml:space="preserve">3.1. </w:t>
      </w:r>
      <w:r w:rsidR="00B80CF3" w:rsidRPr="00A87C7D">
        <w:rPr>
          <w:rFonts w:asciiTheme="majorHAnsi" w:hAnsiTheme="majorHAnsi" w:cstheme="majorHAnsi"/>
          <w:sz w:val="22"/>
          <w:szCs w:val="22"/>
          <w:lang w:val="lt-LT"/>
        </w:rPr>
        <w:t xml:space="preserve">Kainodaros taisyklės – šioje Sutartyje taikomas </w:t>
      </w:r>
      <w:r w:rsidR="00634C74">
        <w:rPr>
          <w:rFonts w:asciiTheme="majorHAnsi" w:hAnsiTheme="majorHAnsi" w:cstheme="majorHAnsi"/>
          <w:sz w:val="22"/>
          <w:szCs w:val="22"/>
          <w:lang w:val="lt-LT"/>
        </w:rPr>
        <w:t>fiksuotos</w:t>
      </w:r>
      <w:r w:rsidR="00B80CF3" w:rsidRPr="00A87C7D">
        <w:rPr>
          <w:rFonts w:asciiTheme="majorHAnsi" w:hAnsiTheme="majorHAnsi" w:cstheme="majorHAnsi"/>
          <w:sz w:val="22"/>
          <w:szCs w:val="22"/>
          <w:lang w:val="lt-LT"/>
        </w:rPr>
        <w:t xml:space="preserve"> kainos apskaičiavimo būdas. Pradinė sutarties vertė - ......</w:t>
      </w:r>
      <w:r w:rsidR="009C01DC" w:rsidRPr="00A87C7D">
        <w:rPr>
          <w:rFonts w:asciiTheme="majorHAnsi" w:hAnsiTheme="majorHAnsi" w:cstheme="majorHAnsi"/>
          <w:sz w:val="22"/>
          <w:szCs w:val="22"/>
          <w:lang w:val="lt-LT"/>
        </w:rPr>
        <w:t>......................... Eur be</w:t>
      </w:r>
      <w:r w:rsidR="00B80CF3" w:rsidRPr="00A87C7D">
        <w:rPr>
          <w:rFonts w:asciiTheme="majorHAnsi" w:hAnsiTheme="majorHAnsi" w:cstheme="majorHAnsi"/>
          <w:sz w:val="22"/>
          <w:szCs w:val="22"/>
          <w:lang w:val="lt-LT"/>
        </w:rPr>
        <w:t xml:space="preserve"> PVM. </w:t>
      </w:r>
    </w:p>
    <w:p w14:paraId="7222250A" w14:textId="77777777" w:rsidR="009812AB" w:rsidRPr="00A87C7D" w:rsidRDefault="00E63412" w:rsidP="00A87C7D">
      <w:pPr>
        <w:widowControl w:val="0"/>
        <w:ind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3.2. 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8586"/>
      </w:tblGrid>
      <w:tr w:rsidR="009812AB" w:rsidRPr="00E76AF5" w14:paraId="2A945FEB" w14:textId="77777777" w:rsidTr="008C2B2B">
        <w:tc>
          <w:tcPr>
            <w:tcW w:w="1728" w:type="dxa"/>
          </w:tcPr>
          <w:p w14:paraId="22F3DF9B"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lastRenderedPageBreak/>
              <w:t>Sutarties kaina be PVM</w:t>
            </w:r>
          </w:p>
        </w:tc>
        <w:tc>
          <w:tcPr>
            <w:tcW w:w="8586" w:type="dxa"/>
          </w:tcPr>
          <w:p w14:paraId="00D5F13D" w14:textId="77777777" w:rsidR="009812AB" w:rsidRPr="00A87C7D" w:rsidRDefault="009812AB" w:rsidP="00A87C7D">
            <w:pPr>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sz w:val="22"/>
                <w:szCs w:val="22"/>
                <w:lang w:val="lt-LT"/>
              </w:rPr>
              <w:t>_____________________________</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i/>
                <w:color w:val="0070C0"/>
                <w:sz w:val="22"/>
                <w:szCs w:val="22"/>
                <w:lang w:val="lt-LT"/>
              </w:rPr>
              <w:t>(nurodyti sumą ir mokėjimo valiutą žodžiais)</w:t>
            </w:r>
          </w:p>
        </w:tc>
      </w:tr>
      <w:tr w:rsidR="009812AB" w:rsidRPr="00E76AF5" w14:paraId="61FD0A28" w14:textId="77777777" w:rsidTr="008C2B2B">
        <w:tc>
          <w:tcPr>
            <w:tcW w:w="1728" w:type="dxa"/>
          </w:tcPr>
          <w:p w14:paraId="19307B0A"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PVM</w:t>
            </w:r>
          </w:p>
        </w:tc>
        <w:tc>
          <w:tcPr>
            <w:tcW w:w="8586" w:type="dxa"/>
          </w:tcPr>
          <w:p w14:paraId="73ECE43E" w14:textId="77777777" w:rsidR="009812AB" w:rsidRPr="00A87C7D" w:rsidRDefault="009812AB" w:rsidP="00A87C7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i/>
                <w:color w:val="0000FF"/>
                <w:sz w:val="22"/>
                <w:szCs w:val="22"/>
                <w:lang w:val="lt-LT"/>
              </w:rPr>
              <w:t>)</w:t>
            </w:r>
            <w:r w:rsidRPr="00A87C7D">
              <w:rPr>
                <w:rFonts w:asciiTheme="majorHAnsi" w:hAnsiTheme="majorHAnsi" w:cstheme="majorHAnsi"/>
                <w:color w:val="0000FF"/>
                <w:sz w:val="22"/>
                <w:szCs w:val="22"/>
                <w:lang w:val="lt-LT"/>
              </w:rPr>
              <w:t xml:space="preserve"> </w:t>
            </w:r>
            <w:r w:rsidRPr="00A87C7D">
              <w:rPr>
                <w:rFonts w:asciiTheme="majorHAnsi" w:hAnsiTheme="majorHAnsi" w:cstheme="majorHAnsi"/>
                <w:sz w:val="22"/>
                <w:szCs w:val="22"/>
                <w:lang w:val="lt-LT"/>
              </w:rPr>
              <w:t xml:space="preserve">_____________________________ </w:t>
            </w:r>
            <w:r w:rsidRPr="00A87C7D">
              <w:rPr>
                <w:rFonts w:asciiTheme="majorHAnsi" w:hAnsiTheme="majorHAnsi" w:cstheme="majorHAnsi"/>
                <w:i/>
                <w:color w:val="0070C0"/>
                <w:sz w:val="22"/>
                <w:szCs w:val="22"/>
                <w:lang w:val="lt-LT"/>
              </w:rPr>
              <w:t>(nurodyti sumą ir mokėjimo valiutą žodžiais)</w:t>
            </w:r>
          </w:p>
        </w:tc>
      </w:tr>
      <w:tr w:rsidR="009812AB" w:rsidRPr="00E76AF5" w14:paraId="6783C468" w14:textId="77777777" w:rsidTr="008C2B2B">
        <w:tc>
          <w:tcPr>
            <w:tcW w:w="1728" w:type="dxa"/>
          </w:tcPr>
          <w:p w14:paraId="437B8ADB"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Sutarties kaina </w:t>
            </w:r>
            <w:r w:rsidR="00942A39" w:rsidRPr="00A87C7D">
              <w:rPr>
                <w:rFonts w:asciiTheme="majorHAnsi" w:hAnsiTheme="majorHAnsi" w:cstheme="majorHAnsi"/>
                <w:b/>
                <w:sz w:val="22"/>
                <w:szCs w:val="22"/>
                <w:lang w:val="lt-LT"/>
              </w:rPr>
              <w:t>su PVM</w:t>
            </w:r>
          </w:p>
        </w:tc>
        <w:tc>
          <w:tcPr>
            <w:tcW w:w="8586" w:type="dxa"/>
          </w:tcPr>
          <w:p w14:paraId="758AC3BB" w14:textId="77777777" w:rsidR="009812AB" w:rsidRPr="00A87C7D" w:rsidRDefault="009812AB" w:rsidP="00A87C7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sz w:val="22"/>
                <w:szCs w:val="22"/>
                <w:lang w:val="lt-LT"/>
              </w:rPr>
              <w:t xml:space="preserve"> _____________________________ </w:t>
            </w:r>
            <w:r w:rsidRPr="00A87C7D">
              <w:rPr>
                <w:rFonts w:asciiTheme="majorHAnsi" w:hAnsiTheme="majorHAnsi" w:cstheme="majorHAnsi"/>
                <w:i/>
                <w:color w:val="0070C0"/>
                <w:sz w:val="22"/>
                <w:szCs w:val="22"/>
                <w:lang w:val="lt-LT"/>
              </w:rPr>
              <w:t>(nurodyti sumą ir mokėjimo valiutą žodžiais)</w:t>
            </w:r>
          </w:p>
        </w:tc>
      </w:tr>
    </w:tbl>
    <w:p w14:paraId="4512C424" w14:textId="77777777" w:rsidR="00942A39" w:rsidRPr="00A87C7D" w:rsidRDefault="00942A39" w:rsidP="00A87C7D">
      <w:pPr>
        <w:widowControl w:val="0"/>
        <w:jc w:val="both"/>
        <w:rPr>
          <w:rFonts w:asciiTheme="majorHAnsi" w:hAnsiTheme="majorHAnsi" w:cstheme="majorHAnsi"/>
          <w:i/>
          <w:sz w:val="22"/>
          <w:szCs w:val="22"/>
          <w:lang w:val="lt-LT"/>
        </w:rPr>
      </w:pPr>
    </w:p>
    <w:p w14:paraId="4D42CE45" w14:textId="77777777" w:rsidR="005039EF" w:rsidRPr="00A87C7D" w:rsidRDefault="005039EF" w:rsidP="00A87C7D">
      <w:pPr>
        <w:ind w:firstLine="709"/>
        <w:jc w:val="both"/>
        <w:rPr>
          <w:rFonts w:asciiTheme="majorHAnsi" w:hAnsiTheme="majorHAnsi" w:cstheme="majorHAnsi"/>
          <w:sz w:val="22"/>
          <w:szCs w:val="22"/>
          <w:lang w:val="lt-LT"/>
        </w:rPr>
      </w:pPr>
      <w:r w:rsidRPr="00A87C7D">
        <w:rPr>
          <w:rFonts w:asciiTheme="majorHAnsi" w:hAnsiTheme="majorHAnsi" w:cstheme="majorHAnsi"/>
          <w:bCs/>
          <w:sz w:val="22"/>
          <w:szCs w:val="22"/>
          <w:lang w:val="lt-LT"/>
        </w:rPr>
        <w:t>3.3. Mokėjimai</w:t>
      </w:r>
      <w:r w:rsidRPr="00A87C7D">
        <w:rPr>
          <w:rFonts w:asciiTheme="majorHAnsi" w:hAnsiTheme="majorHAnsi" w:cstheme="majorHAnsi"/>
          <w:sz w:val="22"/>
          <w:szCs w:val="22"/>
          <w:lang w:val="lt-LT"/>
        </w:rPr>
        <w:t xml:space="preserve"> atliekami eurais tokia tvarka:</w:t>
      </w:r>
    </w:p>
    <w:p w14:paraId="423A109D" w14:textId="77777777" w:rsidR="00FA7A16" w:rsidRPr="00A87C7D" w:rsidRDefault="00676EC1" w:rsidP="00A87C7D">
      <w:pPr>
        <w:tabs>
          <w:tab w:val="left" w:pos="567"/>
        </w:tabs>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b/>
        <w:t xml:space="preserve">  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.1. Pirkėjas už prekes Tiekėjui sumoka visą sumą po prekių, nurodytų Sutarties 1.1 punkte, patiekimo.</w:t>
      </w:r>
      <w:r w:rsidR="00FA7A16" w:rsidRPr="00A87C7D">
        <w:rPr>
          <w:rFonts w:asciiTheme="majorHAnsi" w:hAnsiTheme="majorHAnsi" w:cstheme="majorHAnsi"/>
          <w:sz w:val="22"/>
          <w:szCs w:val="22"/>
          <w:lang w:val="lt-LT"/>
        </w:rPr>
        <w:t xml:space="preserve"> Mokėjimai atliekami taip: mokėjimai, vykdomi po to, kai pasirašomas (-i) Prekių priėmimo–perdavimo aktas (-ai) ir pateikiama PVM sąskaita-faktūra. Jeigu Pirkėjas gauna PVM sąskaitą faktūrą anksčiau nei yra pasirašomas (-i) Prekių priėmimo–perdavimo aktas (-ai) arba tą pačią dieną – tai Pirkėjas už Prekes Tiekėjui sumoka per 30 (trisdešimt) kalendorinių dienų po Prekių priėmimo–perdavimo akto (-ų) pasirašymo dienos.  Jeigu Pirkėjas gauna PVM sąskaitą faktūrą vėliau nei yra pasirašytas (-i) Prekių priėmimo–perdavimo aktas (-ai)– tai Pirkėjas už Prekes Tiekėjui sumoka per 30 (trisdešimt) kalendorinių dienų po to, kai Pirkėjas gauna PVM sąskaitą faktūrą.  PVM sąskaitą faktūrą Tiekėjas privalo pateikti „</w:t>
      </w:r>
      <w:r w:rsidR="005B6E0B" w:rsidRPr="00A87C7D">
        <w:rPr>
          <w:rFonts w:asciiTheme="majorHAnsi" w:hAnsiTheme="majorHAnsi" w:cstheme="majorHAnsi"/>
          <w:sz w:val="22"/>
          <w:szCs w:val="22"/>
          <w:lang w:val="lt-LT"/>
        </w:rPr>
        <w:t>SABIS</w:t>
      </w:r>
      <w:r w:rsidR="00FA7A16" w:rsidRPr="00A87C7D">
        <w:rPr>
          <w:rFonts w:asciiTheme="majorHAnsi" w:hAnsiTheme="majorHAnsi" w:cstheme="majorHAnsi"/>
          <w:sz w:val="22"/>
          <w:szCs w:val="22"/>
          <w:lang w:val="lt-LT"/>
        </w:rPr>
        <w:t>“ priemonėmis.</w:t>
      </w:r>
      <w:r w:rsidR="00F17C0C" w:rsidRPr="00A87C7D">
        <w:rPr>
          <w:rFonts w:ascii="Calibri Light" w:hAnsi="Calibri Light" w:cs="Calibri Light"/>
          <w:i/>
          <w:iCs/>
          <w:color w:val="4472C4" w:themeColor="accent1"/>
          <w:sz w:val="22"/>
          <w:szCs w:val="22"/>
          <w:lang w:val="lt-LT"/>
        </w:rPr>
        <w:t xml:space="preserve"> </w:t>
      </w:r>
    </w:p>
    <w:p w14:paraId="57699ABF" w14:textId="73660150" w:rsidR="009812AB" w:rsidRPr="00A87C7D" w:rsidRDefault="00676EC1"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Pirkėjas už perkamas Prekes Tiekėjui atsiskaito mokėjimo pavedimu į Tiekėjo nurodytą banko sąskaitą:</w:t>
      </w:r>
    </w:p>
    <w:p w14:paraId="09626E3A"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Sąskaitos Nr. </w:t>
      </w:r>
      <w:r w:rsidRPr="00A87C7D">
        <w:rPr>
          <w:rFonts w:asciiTheme="majorHAnsi" w:hAnsiTheme="majorHAnsi" w:cstheme="majorHAnsi"/>
          <w:i/>
          <w:color w:val="0070C0"/>
          <w:sz w:val="22"/>
          <w:szCs w:val="22"/>
          <w:lang w:val="lt-LT"/>
        </w:rPr>
        <w:t>(nurodyti sąskaitos numerį)</w:t>
      </w:r>
      <w:r w:rsidRPr="00A87C7D">
        <w:rPr>
          <w:rFonts w:asciiTheme="majorHAnsi" w:hAnsiTheme="majorHAnsi" w:cstheme="majorHAnsi"/>
          <w:i/>
          <w:sz w:val="22"/>
          <w:szCs w:val="22"/>
          <w:lang w:val="lt-LT"/>
        </w:rPr>
        <w:t>;</w:t>
      </w:r>
    </w:p>
    <w:p w14:paraId="202B5C92"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i/>
          <w:color w:val="0070C0"/>
          <w:sz w:val="22"/>
          <w:szCs w:val="22"/>
          <w:lang w:val="lt-LT"/>
        </w:rPr>
        <w:t>(nurodyti banko pavadinimą)</w:t>
      </w:r>
      <w:r w:rsidRPr="00A87C7D">
        <w:rPr>
          <w:rFonts w:asciiTheme="majorHAnsi" w:hAnsiTheme="majorHAnsi" w:cstheme="majorHAnsi"/>
          <w:sz w:val="22"/>
          <w:szCs w:val="22"/>
          <w:lang w:val="lt-LT"/>
        </w:rPr>
        <w:t xml:space="preserve"> bankas</w:t>
      </w:r>
      <w:r w:rsidRPr="00A87C7D">
        <w:rPr>
          <w:rFonts w:asciiTheme="majorHAnsi" w:hAnsiTheme="majorHAnsi" w:cstheme="majorHAnsi"/>
          <w:i/>
          <w:sz w:val="22"/>
          <w:szCs w:val="22"/>
          <w:lang w:val="lt-LT"/>
        </w:rPr>
        <w:t>;</w:t>
      </w:r>
    </w:p>
    <w:p w14:paraId="3A8B1B0A"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Banko kodas </w:t>
      </w:r>
      <w:r w:rsidRPr="00A87C7D">
        <w:rPr>
          <w:rFonts w:asciiTheme="majorHAnsi" w:hAnsiTheme="majorHAnsi" w:cstheme="majorHAnsi"/>
          <w:i/>
          <w:color w:val="0070C0"/>
          <w:sz w:val="22"/>
          <w:szCs w:val="22"/>
          <w:lang w:val="lt-LT"/>
        </w:rPr>
        <w:t>(nurodyti banko kodą)</w:t>
      </w:r>
      <w:r w:rsidRPr="00A87C7D">
        <w:rPr>
          <w:rFonts w:asciiTheme="majorHAnsi" w:hAnsiTheme="majorHAnsi" w:cstheme="majorHAnsi"/>
          <w:i/>
          <w:sz w:val="22"/>
          <w:szCs w:val="22"/>
          <w:lang w:val="lt-LT"/>
        </w:rPr>
        <w:t>.</w:t>
      </w:r>
    </w:p>
    <w:p w14:paraId="3F9E45F5" w14:textId="3ADE3643" w:rsidR="00FF075B" w:rsidRPr="00A87C7D" w:rsidRDefault="00FF075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w:t>
      </w:r>
      <w:r w:rsidR="0078225B"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Sutarties kaina gali būti keičiama šiais atvejais:</w:t>
      </w:r>
      <w:r w:rsidR="00DE0AB6" w:rsidRPr="00A87C7D">
        <w:rPr>
          <w:rFonts w:asciiTheme="majorHAnsi" w:hAnsiTheme="majorHAnsi" w:cstheme="majorHAnsi"/>
          <w:sz w:val="22"/>
          <w:szCs w:val="22"/>
          <w:lang w:val="lt-LT"/>
        </w:rPr>
        <w:t xml:space="preserve"> Sutartyje numatyta Prek</w:t>
      </w:r>
      <w:r w:rsidR="0021397C">
        <w:rPr>
          <w:rFonts w:asciiTheme="majorHAnsi" w:hAnsiTheme="majorHAnsi" w:cstheme="majorHAnsi"/>
          <w:sz w:val="22"/>
          <w:szCs w:val="22"/>
          <w:lang w:val="lt-LT"/>
        </w:rPr>
        <w:t>i</w:t>
      </w:r>
      <w:r w:rsidR="00DE0AB6" w:rsidRPr="00A87C7D">
        <w:rPr>
          <w:rFonts w:asciiTheme="majorHAnsi" w:hAnsiTheme="majorHAnsi" w:cstheme="majorHAnsi"/>
          <w:sz w:val="22"/>
          <w:szCs w:val="22"/>
          <w:lang w:val="lt-LT"/>
        </w:rPr>
        <w:t>ų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pradedama taikyti nuo pakeisto pridėtinės vertės mokesčio dydžio patvirtinimo ir/ar naujo mokesčio patvirtinimo ir paskelbimo teisės aktų nustatyta tvarka dienos.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DE0AB6" w:rsidRPr="00A87C7D">
        <w:rPr>
          <w:rFonts w:asciiTheme="majorHAnsi" w:hAnsiTheme="majorHAnsi" w:cstheme="majorHAnsi"/>
          <w:i/>
          <w:sz w:val="22"/>
          <w:szCs w:val="22"/>
          <w:lang w:val="lt-LT"/>
        </w:rPr>
        <w:t xml:space="preserve"> </w:t>
      </w:r>
      <w:r w:rsidR="00DE0AB6" w:rsidRPr="00A87C7D">
        <w:rPr>
          <w:rFonts w:asciiTheme="majorHAnsi" w:hAnsiTheme="majorHAnsi" w:cstheme="majorHAnsi"/>
          <w:sz w:val="22"/>
          <w:szCs w:val="22"/>
          <w:lang w:val="lt-LT"/>
        </w:rPr>
        <w:t xml:space="preserve">Kainos </w:t>
      </w:r>
      <w:r w:rsidR="00DE0AB6" w:rsidRPr="00A87C7D">
        <w:rPr>
          <w:rFonts w:asciiTheme="majorHAnsi" w:hAnsiTheme="majorHAnsi" w:cstheme="majorHAnsi"/>
          <w:i/>
          <w:sz w:val="22"/>
          <w:szCs w:val="22"/>
          <w:lang w:val="lt-LT"/>
        </w:rPr>
        <w:t>(įkainių)</w:t>
      </w:r>
      <w:r w:rsidR="00DE0AB6" w:rsidRPr="00A87C7D">
        <w:rPr>
          <w:rFonts w:asciiTheme="majorHAnsi" w:hAnsiTheme="majorHAnsi" w:cstheme="majorHAnsi"/>
          <w:sz w:val="22"/>
          <w:szCs w:val="22"/>
          <w:lang w:val="lt-LT"/>
        </w:rPr>
        <w:t xml:space="preserve"> pakeitimai įforminami abiejų šalių rašytiniu papildomu susitarimu, kuris yra neatsiejama šios sutarties dalis.</w:t>
      </w:r>
    </w:p>
    <w:p w14:paraId="2D8234F1" w14:textId="77777777" w:rsidR="00045F70" w:rsidRPr="00A87C7D" w:rsidRDefault="00045F70" w:rsidP="00A87C7D">
      <w:pPr>
        <w:pStyle w:val="Sraopastraipa"/>
        <w:numPr>
          <w:ilvl w:val="1"/>
          <w:numId w:val="8"/>
        </w:numPr>
        <w:ind w:hanging="513"/>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Pirkėjas turi teisę neatlikti atitinkamo mokėjimo kol Tiekėjas ištaisys trūkumus jeigu:</w:t>
      </w:r>
    </w:p>
    <w:p w14:paraId="7735D89D" w14:textId="77777777"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išankstinio mokėjimo sąskaitoje (jei taikoma) ar sąskaitoje nenurodytas Sutarties numeris ir jos sudarymo data ar nurodyta neteisinga suma;</w:t>
      </w:r>
    </w:p>
    <w:p w14:paraId="67C401C8" w14:textId="77777777"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sąskaita pateikiama ne Sutartyje numatytomis elektroninėmis priemonėmis;</w:t>
      </w:r>
    </w:p>
    <w:p w14:paraId="65855482" w14:textId="77777777"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nepateikiama arba pateikiama Sutarties reikalavimų neatitinkanti avansinio mokėjimo garantija ar laidavimas (jei taikoma);</w:t>
      </w:r>
    </w:p>
    <w:p w14:paraId="4707ECEC" w14:textId="77777777"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perduotos Prekės neatitinka Sutartyje nustatytų reikalavimų;</w:t>
      </w:r>
    </w:p>
    <w:p w14:paraId="1618F094" w14:textId="77777777"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kitais Sutartyje nustatytais atvejais.</w:t>
      </w:r>
    </w:p>
    <w:p w14:paraId="55D2253F" w14:textId="77777777"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0" w:name="_Ref44690642"/>
      <w:r w:rsidRPr="00A87C7D">
        <w:rPr>
          <w:rFonts w:asciiTheme="majorHAnsi" w:hAnsiTheme="majorHAnsi" w:cstheme="majorHAnsi"/>
          <w:sz w:val="22"/>
          <w:szCs w:val="22"/>
          <w:lang w:val="lt-LT" w:eastAsia="lt-LT"/>
        </w:rPr>
        <w:t>Jeigu Tiekėjas Sutarties vykdymui pasitelks subtiekėjus, Tiekėjui sutikus, tarp Pirkėjo, Tiekėjo ir subtiekėjo gali būti pasirašoma trišalė tiesioginio atsiskaitymo su subtiekėju sutartis, kurioje aprašoma tiesioginio atsiskaitymo su subtiekėju tvarka. 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Prekes. Kilus ginčui tarp Tiekėjo ir subtiekėjo, jie ginčus sprendžia savarankiškai, Pirkėjui nedalyvaujant.</w:t>
      </w:r>
      <w:bookmarkEnd w:id="0"/>
      <w:r w:rsidRPr="00A87C7D">
        <w:rPr>
          <w:rFonts w:asciiTheme="majorHAnsi" w:hAnsiTheme="majorHAnsi" w:cstheme="majorHAnsi"/>
          <w:sz w:val="22"/>
          <w:szCs w:val="22"/>
          <w:lang w:val="lt-LT" w:eastAsia="lt-LT"/>
        </w:rPr>
        <w:t xml:space="preserve"> Subtiekėjui išmokėtų sumų dydžiu yra mažinamos Tiekėjui mokėtinos sumos.</w:t>
      </w:r>
    </w:p>
    <w:p w14:paraId="79EBC6A9" w14:textId="77777777"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1" w:name="_Hlk44690145"/>
      <w:bookmarkStart w:id="2" w:name="_Hlk44688659"/>
      <w:r w:rsidRPr="00A87C7D">
        <w:rPr>
          <w:rFonts w:asciiTheme="majorHAnsi" w:hAnsiTheme="majorHAnsi" w:cstheme="majorHAnsi"/>
          <w:sz w:val="22"/>
          <w:szCs w:val="22"/>
          <w:lang w:val="lt-LT" w:eastAsia="lt-LT"/>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1"/>
      <w:r w:rsidRPr="00A87C7D">
        <w:rPr>
          <w:rFonts w:asciiTheme="majorHAnsi" w:hAnsiTheme="majorHAnsi" w:cstheme="majorHAnsi"/>
          <w:sz w:val="22"/>
          <w:szCs w:val="22"/>
          <w:lang w:val="lt-LT" w:eastAsia="lt-LT"/>
        </w:rPr>
        <w:t>.</w:t>
      </w:r>
      <w:bookmarkEnd w:id="2"/>
      <w:r w:rsidRPr="00A87C7D">
        <w:rPr>
          <w:rFonts w:asciiTheme="majorHAnsi" w:hAnsiTheme="majorHAnsi" w:cstheme="majorHAnsi"/>
          <w:sz w:val="22"/>
          <w:szCs w:val="22"/>
          <w:lang w:val="lt-LT" w:eastAsia="lt-LT"/>
        </w:rPr>
        <w:t xml:space="preserve"> Visas išlaidas, susijusias su faktoringo sutarties sudarymu ir piniginio reikalavimo perleidimu pagal faktoringo sutartį, apmoka Tiekėjas.</w:t>
      </w:r>
    </w:p>
    <w:p w14:paraId="65314D5C" w14:textId="77777777"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3" w:name="_Ref45114751"/>
      <w:r w:rsidRPr="00A87C7D">
        <w:rPr>
          <w:rFonts w:asciiTheme="majorHAnsi" w:hAnsiTheme="majorHAnsi" w:cstheme="majorHAnsi"/>
          <w:sz w:val="22"/>
          <w:szCs w:val="22"/>
          <w:lang w:val="lt-LT" w:eastAsia="lt-LT"/>
        </w:rPr>
        <w:lastRenderedPageBreak/>
        <w:t>Tiekėjas turi teisę raštu kreiptis į Pirkėją dėl Pirkėjo tiesioginio atsiskaitymo kitiems tretiesiems asmenims, nei nurodyta Sutarties 3.21 ir 3.22 papunkčiuose, jei tai yra susijęs su šios Sutarties vykdymu (pvz. jei trečiasis asmuo tiekia Tiekėjui Prekes ar jų sudedamąsias dalis, ar yra Prekių gamintojas, ar teikia su Prekėmis susijusias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Prekes. Kilus ginčui tarp Tiekėjo ir subtiekėjo, jie ginčus sprendžia savarankiškai, Pirkėjui nedalyvaujant. Trečiajam asmeniui išmokėtų sumų dydžiu yra mažinamos Tiekėjui mokėtinos sumos.</w:t>
      </w:r>
      <w:bookmarkEnd w:id="3"/>
    </w:p>
    <w:p w14:paraId="2F71A7F3" w14:textId="77777777" w:rsidR="00045F70" w:rsidRPr="00A87C7D" w:rsidRDefault="00045F70" w:rsidP="00A87C7D">
      <w:pPr>
        <w:widowControl w:val="0"/>
        <w:ind w:firstLine="709"/>
        <w:jc w:val="both"/>
        <w:rPr>
          <w:rFonts w:asciiTheme="majorHAnsi" w:hAnsiTheme="majorHAnsi" w:cstheme="majorHAnsi"/>
          <w:i/>
          <w:color w:val="0070C0"/>
          <w:sz w:val="22"/>
          <w:szCs w:val="22"/>
          <w:lang w:val="lt-LT"/>
        </w:rPr>
      </w:pPr>
    </w:p>
    <w:p w14:paraId="3644F3D6" w14:textId="77777777" w:rsidR="009812AB" w:rsidRPr="00A87C7D" w:rsidRDefault="009812AB" w:rsidP="00A87C7D">
      <w:pPr>
        <w:jc w:val="both"/>
        <w:rPr>
          <w:rFonts w:asciiTheme="majorHAnsi" w:hAnsiTheme="majorHAnsi" w:cstheme="majorHAnsi"/>
          <w:sz w:val="22"/>
          <w:szCs w:val="22"/>
          <w:lang w:val="lt-LT"/>
        </w:rPr>
      </w:pPr>
    </w:p>
    <w:p w14:paraId="0E4B3B6D"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4. Sutarties įvykdymo užtikrinimas</w:t>
      </w:r>
    </w:p>
    <w:p w14:paraId="7733808A" w14:textId="77777777" w:rsidR="009812AB" w:rsidRPr="00A87C7D" w:rsidRDefault="009812AB" w:rsidP="00A87C7D">
      <w:pPr>
        <w:jc w:val="center"/>
        <w:rPr>
          <w:rFonts w:asciiTheme="majorHAnsi" w:hAnsiTheme="majorHAnsi" w:cstheme="majorHAnsi"/>
          <w:b/>
          <w:sz w:val="22"/>
          <w:szCs w:val="22"/>
          <w:lang w:val="lt-LT"/>
        </w:rPr>
      </w:pPr>
    </w:p>
    <w:p w14:paraId="453CCA51" w14:textId="77777777"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4.1. </w:t>
      </w:r>
      <w:r w:rsidR="005B6E0B" w:rsidRPr="00A87C7D">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482A523A" w14:textId="77777777"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1AA15BE1" w14:textId="77777777" w:rsidR="003021E5"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3B4E944A" w14:textId="77777777" w:rsidR="005B6E0B" w:rsidRPr="00A87C7D" w:rsidRDefault="005B6E0B" w:rsidP="00A87C7D">
      <w:pPr>
        <w:pStyle w:val="BodyText1"/>
        <w:rPr>
          <w:rFonts w:asciiTheme="majorHAnsi" w:hAnsiTheme="majorHAnsi" w:cstheme="majorHAnsi"/>
          <w:sz w:val="22"/>
          <w:szCs w:val="22"/>
          <w:lang w:val="lt-LT"/>
        </w:rPr>
      </w:pPr>
    </w:p>
    <w:p w14:paraId="509BB4A5" w14:textId="77777777" w:rsidR="00517EDD" w:rsidRPr="00A87C7D" w:rsidRDefault="009812AB"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5. Šalių atsakomybė</w:t>
      </w:r>
    </w:p>
    <w:p w14:paraId="006E0F03" w14:textId="77777777" w:rsidR="00517EDD" w:rsidRPr="00A87C7D" w:rsidRDefault="00517EDD"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19429D3D" w14:textId="77777777" w:rsidR="00517EDD" w:rsidRDefault="00517EDD"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5.2. Jei Tiekėjas dėl savo kaltės nepristato Prekių nustatytu terminu, Pirkėjas turi teisę be oficialaus įspėjimo ir nesumažindamas kitų savo teisių gynimo būdų pradėti skaičiuoti 0,05 % dydžio delspinigius nuo laiku nepatiektų Prekių kainos už kiekvieną termino praleidimo dieną. Pirkėjas turi teisę vienašališkai išskaičiuoti delspinigių sumą iš Tiekėjui mokėtinų sumų, apie tai pranešant Tiekėjui.</w:t>
      </w:r>
      <w:r w:rsidR="00BD6413"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ir/ar netesybų nepadengia  Sutarties įvykdymą užtikrinanti piniginė suma.</w:t>
      </w:r>
    </w:p>
    <w:p w14:paraId="2B96FB03" w14:textId="77777777" w:rsidR="00E76AF5" w:rsidRPr="00A87C7D" w:rsidRDefault="00E76AF5" w:rsidP="00E76AF5">
      <w:pPr>
        <w:ind w:firstLine="720"/>
        <w:jc w:val="both"/>
        <w:rPr>
          <w:rFonts w:asciiTheme="majorHAnsi" w:hAnsiTheme="majorHAnsi" w:cstheme="majorHAnsi"/>
          <w:sz w:val="22"/>
          <w:szCs w:val="22"/>
          <w:lang w:val="lt-LT"/>
        </w:rPr>
      </w:pPr>
      <w:r w:rsidRPr="00E76AF5">
        <w:rPr>
          <w:rFonts w:asciiTheme="majorHAnsi" w:hAnsiTheme="majorHAnsi" w:cstheme="majorHAnsi"/>
          <w:sz w:val="22"/>
          <w:szCs w:val="22"/>
          <w:lang w:val="lt-LT"/>
        </w:rPr>
        <w:t xml:space="preserve">5.3. </w:t>
      </w:r>
      <w:r>
        <w:rPr>
          <w:rFonts w:asciiTheme="majorHAnsi" w:hAnsiTheme="majorHAnsi" w:cstheme="majorHAnsi"/>
          <w:sz w:val="22"/>
          <w:szCs w:val="22"/>
          <w:lang w:val="lt-LT"/>
        </w:rPr>
        <w:t>Tiekėjas</w:t>
      </w:r>
      <w:r w:rsidRPr="00E76AF5">
        <w:rPr>
          <w:rFonts w:asciiTheme="majorHAnsi" w:hAnsiTheme="majorHAnsi" w:cstheme="majorHAnsi"/>
          <w:sz w:val="22"/>
          <w:szCs w:val="22"/>
          <w:lang w:val="lt-LT"/>
        </w:rPr>
        <w:t xml:space="preserve"> įsipareigoja neteikti jokios informacijos Rusijos Federacijos, Baltarusijos Respublikos ir Kinijos Liaudies Respublikos subjektams (ar jiems atstovaujantiems asmenims) ir jokiomis formomis šių valstybių subjektų nepasitelkti dalyvauti šiame Sandoryje.</w:t>
      </w:r>
    </w:p>
    <w:p w14:paraId="5A287CDD" w14:textId="77777777" w:rsidR="00BD6413" w:rsidRDefault="00BD6413"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w:t>
      </w:r>
      <w:r w:rsidR="00E76AF5">
        <w:rPr>
          <w:rFonts w:asciiTheme="majorHAnsi" w:hAnsiTheme="majorHAnsi" w:cstheme="majorHAnsi"/>
          <w:sz w:val="22"/>
          <w:szCs w:val="22"/>
          <w:lang w:val="lt-LT"/>
        </w:rPr>
        <w:t>4</w:t>
      </w:r>
      <w:r w:rsidRPr="00A87C7D">
        <w:rPr>
          <w:rFonts w:asciiTheme="majorHAnsi" w:hAnsiTheme="majorHAnsi" w:cstheme="majorHAnsi"/>
          <w:sz w:val="22"/>
          <w:szCs w:val="22"/>
          <w:lang w:val="lt-LT"/>
        </w:rPr>
        <w:t>. Jeigu Tiekėjas nevykdo savo įsipareigojimų arba vykdo juos netinkamai, tai Pirkėjas</w:t>
      </w:r>
      <w:r w:rsidR="00231DD2" w:rsidRPr="00A87C7D">
        <w:rPr>
          <w:rFonts w:asciiTheme="majorHAnsi" w:hAnsiTheme="majorHAnsi" w:cstheme="majorHAnsi"/>
          <w:sz w:val="22"/>
          <w:szCs w:val="22"/>
          <w:lang w:val="lt-LT"/>
        </w:rPr>
        <w:t xml:space="preserve"> be </w:t>
      </w:r>
      <w:r w:rsidR="00DE0F54" w:rsidRPr="00A87C7D">
        <w:rPr>
          <w:rFonts w:asciiTheme="majorHAnsi" w:hAnsiTheme="majorHAnsi" w:cstheme="majorHAnsi"/>
          <w:sz w:val="22"/>
          <w:szCs w:val="22"/>
          <w:lang w:val="lt-LT"/>
        </w:rPr>
        <w:t>Sutarties specialiosiose sąlygose nurodytų</w:t>
      </w:r>
      <w:r w:rsidR="00231DD2" w:rsidRPr="00A87C7D">
        <w:rPr>
          <w:rFonts w:asciiTheme="majorHAnsi" w:hAnsiTheme="majorHAnsi" w:cstheme="majorHAnsi"/>
          <w:sz w:val="22"/>
          <w:szCs w:val="22"/>
          <w:lang w:val="lt-LT"/>
        </w:rPr>
        <w:t xml:space="preserve"> savo teisių gynimo būd</w:t>
      </w:r>
      <w:r w:rsidR="000176F7" w:rsidRPr="00A87C7D">
        <w:rPr>
          <w:rFonts w:asciiTheme="majorHAnsi" w:hAnsiTheme="majorHAnsi" w:cstheme="majorHAnsi"/>
          <w:sz w:val="22"/>
          <w:szCs w:val="22"/>
          <w:lang w:val="lt-LT"/>
        </w:rPr>
        <w:t>ų</w:t>
      </w:r>
      <w:r w:rsidR="00231DD2" w:rsidRPr="00A87C7D">
        <w:rPr>
          <w:rFonts w:asciiTheme="majorHAnsi" w:hAnsiTheme="majorHAnsi" w:cstheme="majorHAnsi"/>
          <w:sz w:val="22"/>
          <w:szCs w:val="22"/>
          <w:lang w:val="lt-LT"/>
        </w:rPr>
        <w:t xml:space="preserve"> taip pat</w:t>
      </w:r>
      <w:r w:rsidRPr="00A87C7D">
        <w:rPr>
          <w:rFonts w:asciiTheme="majorHAnsi" w:hAnsiTheme="majorHAnsi" w:cstheme="majorHAnsi"/>
          <w:sz w:val="22"/>
          <w:szCs w:val="22"/>
          <w:lang w:val="lt-LT"/>
        </w:rPr>
        <w:t xml:space="preserve"> turi teisę pasinaudoti teisėmis, nurodytomis Sutarties bendrųjų sąlygų</w:t>
      </w:r>
      <w:r w:rsidR="00C74291" w:rsidRPr="00A87C7D">
        <w:rPr>
          <w:rFonts w:asciiTheme="majorHAnsi" w:hAnsiTheme="majorHAnsi" w:cstheme="majorHAnsi"/>
          <w:sz w:val="22"/>
          <w:szCs w:val="22"/>
          <w:lang w:val="lt-LT"/>
        </w:rPr>
        <w:t xml:space="preserve"> 18</w:t>
      </w:r>
      <w:r w:rsidR="00860C4A" w:rsidRPr="00A87C7D">
        <w:rPr>
          <w:rFonts w:asciiTheme="majorHAnsi" w:hAnsiTheme="majorHAnsi" w:cstheme="majorHAnsi"/>
          <w:sz w:val="22"/>
          <w:szCs w:val="22"/>
          <w:lang w:val="lt-LT"/>
        </w:rPr>
        <w:t>,</w:t>
      </w:r>
      <w:r w:rsidR="00A95C66" w:rsidRPr="00A87C7D">
        <w:rPr>
          <w:rFonts w:asciiTheme="majorHAnsi" w:hAnsiTheme="majorHAnsi" w:cstheme="majorHAnsi"/>
          <w:sz w:val="22"/>
          <w:szCs w:val="22"/>
          <w:lang w:val="lt-LT"/>
        </w:rPr>
        <w:t xml:space="preserve"> 19</w:t>
      </w:r>
      <w:r w:rsidR="00C74291" w:rsidRPr="00A87C7D">
        <w:rPr>
          <w:rFonts w:asciiTheme="majorHAnsi" w:hAnsiTheme="majorHAnsi" w:cstheme="majorHAnsi"/>
          <w:sz w:val="22"/>
          <w:szCs w:val="22"/>
          <w:lang w:val="lt-LT"/>
        </w:rPr>
        <w:t xml:space="preserve"> </w:t>
      </w:r>
      <w:r w:rsidR="006958D2" w:rsidRPr="00A87C7D">
        <w:rPr>
          <w:rFonts w:asciiTheme="majorHAnsi" w:hAnsiTheme="majorHAnsi" w:cstheme="majorHAnsi"/>
          <w:sz w:val="22"/>
          <w:szCs w:val="22"/>
          <w:lang w:val="lt-LT"/>
        </w:rPr>
        <w:t xml:space="preserve">ir 20 </w:t>
      </w:r>
      <w:r w:rsidR="00DA6306" w:rsidRPr="00A87C7D">
        <w:rPr>
          <w:rFonts w:asciiTheme="majorHAnsi" w:hAnsiTheme="majorHAnsi" w:cstheme="majorHAnsi"/>
          <w:sz w:val="22"/>
          <w:szCs w:val="22"/>
          <w:lang w:val="lt-LT"/>
        </w:rPr>
        <w:t>punktuose</w:t>
      </w:r>
      <w:r w:rsidR="006958D2" w:rsidRPr="00A87C7D">
        <w:rPr>
          <w:rFonts w:asciiTheme="majorHAnsi" w:hAnsiTheme="majorHAnsi" w:cstheme="majorHAnsi"/>
          <w:sz w:val="22"/>
          <w:szCs w:val="22"/>
          <w:lang w:val="lt-LT"/>
        </w:rPr>
        <w:t>.</w:t>
      </w:r>
    </w:p>
    <w:p w14:paraId="53FBF710" w14:textId="77777777" w:rsidR="009812AB" w:rsidRPr="00A87C7D" w:rsidRDefault="009812AB" w:rsidP="00A87C7D">
      <w:pPr>
        <w:ind w:firstLine="720"/>
        <w:jc w:val="both"/>
        <w:rPr>
          <w:rFonts w:asciiTheme="majorHAnsi" w:hAnsiTheme="majorHAnsi" w:cstheme="majorHAnsi"/>
          <w:b/>
          <w:sz w:val="22"/>
          <w:szCs w:val="22"/>
          <w:lang w:val="lt-LT"/>
        </w:rPr>
      </w:pPr>
    </w:p>
    <w:p w14:paraId="0441FBDB" w14:textId="77777777" w:rsidR="009812AB" w:rsidRPr="00A87C7D" w:rsidRDefault="009812AB" w:rsidP="00A87C7D">
      <w:pPr>
        <w:keepNext/>
        <w:spacing w:before="120" w:after="120"/>
        <w:ind w:left="187"/>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6. Susirašinėjimas</w:t>
      </w:r>
    </w:p>
    <w:p w14:paraId="7267A845" w14:textId="77777777" w:rsidR="003021E5" w:rsidRPr="00A87C7D" w:rsidRDefault="003021E5" w:rsidP="00A87C7D">
      <w:pPr>
        <w:keepNext/>
        <w:spacing w:before="120" w:after="120"/>
        <w:ind w:left="187"/>
        <w:jc w:val="center"/>
        <w:outlineLvl w:val="0"/>
        <w:rPr>
          <w:rFonts w:asciiTheme="majorHAnsi" w:hAnsiTheme="majorHAnsi" w:cstheme="majorHAnsi"/>
          <w:b/>
          <w:sz w:val="22"/>
          <w:szCs w:val="22"/>
          <w:lang w:val="lt-LT"/>
        </w:rPr>
      </w:pPr>
    </w:p>
    <w:p w14:paraId="0DAF4340" w14:textId="6DDB6C88" w:rsidR="009812AB" w:rsidRPr="00A87C7D" w:rsidRDefault="009812AB"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w:t>
      </w:r>
      <w:r w:rsidR="005A680A" w:rsidRPr="00A87C7D">
        <w:rPr>
          <w:rFonts w:asciiTheme="majorHAnsi" w:hAnsiTheme="majorHAnsi" w:cstheme="majorHAnsi"/>
          <w:sz w:val="22"/>
          <w:szCs w:val="22"/>
        </w:rPr>
        <w:t xml:space="preserve"> ar</w:t>
      </w:r>
      <w:r w:rsidRPr="00A87C7D">
        <w:rPr>
          <w:rFonts w:asciiTheme="majorHAnsi" w:hAnsiTheme="majorHAnsi" w:cstheme="majorHAnsi"/>
          <w:sz w:val="22"/>
          <w:szCs w:val="22"/>
        </w:rPr>
        <w:t xml:space="preserve"> elektroniniu paštu (patvirtinant gavimą) toliau nurodytais adresais, kuriuos nurodė viena Šalis, pateikdama pranešimą:</w:t>
      </w:r>
    </w:p>
    <w:p w14:paraId="17B39C2F" w14:textId="77777777" w:rsidR="009812AB" w:rsidRPr="00A87C7D" w:rsidRDefault="009812AB" w:rsidP="00A87C7D">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9812AB" w:rsidRPr="00A87C7D" w14:paraId="59CEEC64" w14:textId="77777777" w:rsidTr="008C2B2B">
        <w:tc>
          <w:tcPr>
            <w:tcW w:w="2088" w:type="dxa"/>
          </w:tcPr>
          <w:p w14:paraId="607B77D0" w14:textId="77777777" w:rsidR="009812AB" w:rsidRPr="00A87C7D" w:rsidRDefault="009812AB" w:rsidP="00A87C7D">
            <w:pPr>
              <w:jc w:val="both"/>
              <w:rPr>
                <w:rFonts w:asciiTheme="majorHAnsi" w:hAnsiTheme="majorHAnsi" w:cstheme="majorHAnsi"/>
                <w:b/>
                <w:sz w:val="22"/>
                <w:szCs w:val="22"/>
                <w:lang w:val="lt-LT"/>
              </w:rPr>
            </w:pPr>
          </w:p>
        </w:tc>
        <w:tc>
          <w:tcPr>
            <w:tcW w:w="4140" w:type="dxa"/>
          </w:tcPr>
          <w:p w14:paraId="7BB03E00" w14:textId="77777777" w:rsidR="009812AB" w:rsidRPr="00A87C7D" w:rsidRDefault="00D957DD"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Pirkėjo už sutarties vykdymą atsakingo asmens kontaktai</w:t>
            </w:r>
          </w:p>
        </w:tc>
        <w:tc>
          <w:tcPr>
            <w:tcW w:w="4086" w:type="dxa"/>
          </w:tcPr>
          <w:p w14:paraId="3347853B"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Tiekėj</w:t>
            </w:r>
            <w:r w:rsidR="000413B4" w:rsidRPr="00A87C7D">
              <w:rPr>
                <w:rFonts w:asciiTheme="majorHAnsi" w:hAnsiTheme="majorHAnsi" w:cstheme="majorHAnsi"/>
                <w:b/>
                <w:sz w:val="22"/>
                <w:szCs w:val="22"/>
                <w:lang w:val="lt-LT"/>
              </w:rPr>
              <w:t>o kontaktai</w:t>
            </w:r>
          </w:p>
        </w:tc>
      </w:tr>
      <w:tr w:rsidR="009812AB" w:rsidRPr="00A87C7D" w14:paraId="288C8C0C" w14:textId="77777777" w:rsidTr="008C2B2B">
        <w:tc>
          <w:tcPr>
            <w:tcW w:w="2088" w:type="dxa"/>
          </w:tcPr>
          <w:p w14:paraId="724FAEDD"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Vardas, pavardė</w:t>
            </w:r>
          </w:p>
        </w:tc>
        <w:tc>
          <w:tcPr>
            <w:tcW w:w="4140" w:type="dxa"/>
          </w:tcPr>
          <w:p w14:paraId="75F43BC2"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35A57BD6"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5C8D3FC1" w14:textId="77777777" w:rsidTr="008C2B2B">
        <w:tc>
          <w:tcPr>
            <w:tcW w:w="2088" w:type="dxa"/>
          </w:tcPr>
          <w:p w14:paraId="32E570E4"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Adresas</w:t>
            </w:r>
          </w:p>
        </w:tc>
        <w:tc>
          <w:tcPr>
            <w:tcW w:w="4140" w:type="dxa"/>
          </w:tcPr>
          <w:p w14:paraId="2728AE13"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5EAAE12C"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634C8F5A" w14:textId="77777777" w:rsidTr="008C2B2B">
        <w:tc>
          <w:tcPr>
            <w:tcW w:w="2088" w:type="dxa"/>
          </w:tcPr>
          <w:p w14:paraId="31D3C919"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Telefonas</w:t>
            </w:r>
          </w:p>
        </w:tc>
        <w:tc>
          <w:tcPr>
            <w:tcW w:w="4140" w:type="dxa"/>
          </w:tcPr>
          <w:p w14:paraId="24D692D5"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56CBCB8C"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18B51D6F" w14:textId="77777777" w:rsidTr="008C2B2B">
        <w:tc>
          <w:tcPr>
            <w:tcW w:w="2088" w:type="dxa"/>
          </w:tcPr>
          <w:p w14:paraId="0B245334"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El. paštas</w:t>
            </w:r>
          </w:p>
        </w:tc>
        <w:tc>
          <w:tcPr>
            <w:tcW w:w="4140" w:type="dxa"/>
          </w:tcPr>
          <w:p w14:paraId="0B98ADC3"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7B4ECA55" w14:textId="77777777" w:rsidR="009812AB" w:rsidRPr="00A87C7D" w:rsidRDefault="009812AB" w:rsidP="00A87C7D">
            <w:pPr>
              <w:jc w:val="both"/>
              <w:rPr>
                <w:rFonts w:asciiTheme="majorHAnsi" w:hAnsiTheme="majorHAnsi" w:cstheme="majorHAnsi"/>
                <w:sz w:val="22"/>
                <w:szCs w:val="22"/>
                <w:lang w:val="lt-LT"/>
              </w:rPr>
            </w:pPr>
          </w:p>
        </w:tc>
      </w:tr>
    </w:tbl>
    <w:p w14:paraId="7736FD38" w14:textId="77777777" w:rsidR="00D957DD" w:rsidRPr="00A87C7D" w:rsidRDefault="00D957DD" w:rsidP="00A87C7D">
      <w:pPr>
        <w:ind w:firstLine="709"/>
        <w:jc w:val="both"/>
        <w:rPr>
          <w:rFonts w:asciiTheme="majorHAnsi" w:hAnsiTheme="majorHAnsi" w:cstheme="majorHAnsi"/>
          <w:sz w:val="22"/>
          <w:szCs w:val="22"/>
          <w:lang w:val="lt-LT"/>
        </w:rPr>
      </w:pPr>
    </w:p>
    <w:p w14:paraId="139D3BA4" w14:textId="77777777" w:rsidR="003021E5"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6.2. Pirkėjo atsakingo asmens už Sutarties ir jos pakeitimų paskelbimą kontaktiniai duomenys:</w:t>
      </w:r>
    </w:p>
    <w:p w14:paraId="1205C471" w14:textId="77777777" w:rsidR="00D957DD"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 ........................................................................................................................................................................................</w:t>
      </w:r>
    </w:p>
    <w:p w14:paraId="024DEFEE" w14:textId="77777777" w:rsidR="00D957DD" w:rsidRPr="00A87C7D" w:rsidRDefault="00D957DD" w:rsidP="00A87C7D">
      <w:pPr>
        <w:jc w:val="center"/>
        <w:rPr>
          <w:rFonts w:asciiTheme="majorHAnsi" w:hAnsiTheme="majorHAnsi" w:cstheme="majorHAnsi"/>
          <w:i/>
          <w:sz w:val="22"/>
          <w:szCs w:val="22"/>
          <w:lang w:val="lt-LT"/>
        </w:rPr>
      </w:pPr>
      <w:r w:rsidRPr="00A87C7D">
        <w:rPr>
          <w:rFonts w:asciiTheme="majorHAnsi" w:hAnsiTheme="majorHAnsi" w:cstheme="majorHAnsi"/>
          <w:i/>
          <w:sz w:val="22"/>
          <w:szCs w:val="22"/>
          <w:lang w:val="lt-LT"/>
        </w:rPr>
        <w:t>(pareigos, vardas, pavardė, adresas, telefonas, elektroninio pašto adresas)</w:t>
      </w:r>
    </w:p>
    <w:p w14:paraId="02FA3EE1" w14:textId="77777777" w:rsidR="009812AB" w:rsidRPr="00A87C7D" w:rsidRDefault="009812AB" w:rsidP="00A87C7D">
      <w:pPr>
        <w:jc w:val="both"/>
        <w:rPr>
          <w:rFonts w:asciiTheme="majorHAnsi" w:hAnsiTheme="majorHAnsi" w:cstheme="majorHAnsi"/>
          <w:sz w:val="22"/>
          <w:szCs w:val="22"/>
          <w:lang w:val="lt-LT"/>
        </w:rPr>
      </w:pPr>
    </w:p>
    <w:p w14:paraId="554AE0CE" w14:textId="77777777" w:rsidR="005A7639" w:rsidRPr="00A87C7D" w:rsidRDefault="009812AB"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bookmarkStart w:id="4" w:name="_Hlk120611251"/>
      <w:r w:rsidRPr="00A87C7D">
        <w:rPr>
          <w:rFonts w:asciiTheme="majorHAnsi" w:hAnsiTheme="majorHAnsi" w:cstheme="majorHAnsi"/>
          <w:sz w:val="22"/>
          <w:szCs w:val="22"/>
          <w:lang w:val="lt-LT"/>
        </w:rPr>
        <w:t xml:space="preserve"> </w:t>
      </w:r>
      <w:r w:rsidR="005A7639" w:rsidRPr="00A87C7D">
        <w:rPr>
          <w:rFonts w:asciiTheme="majorHAnsi" w:hAnsiTheme="majorHAnsi" w:cstheme="majorHAnsi"/>
          <w:sz w:val="22"/>
          <w:szCs w:val="22"/>
          <w:lang w:val="lt-LT" w:eastAsia="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349F2FF9" w14:textId="77777777"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5A00404B" w14:textId="77777777"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6AF591B" w14:textId="77777777" w:rsidR="005A7639" w:rsidRPr="00A87C7D" w:rsidRDefault="005A7639" w:rsidP="00A87C7D">
      <w:pPr>
        <w:pStyle w:val="Pagrindinistekstas"/>
        <w:jc w:val="both"/>
        <w:rPr>
          <w:rFonts w:asciiTheme="majorHAnsi" w:hAnsiTheme="majorHAnsi" w:cstheme="majorHAnsi"/>
          <w:sz w:val="22"/>
          <w:szCs w:val="22"/>
          <w:lang w:eastAsia="lt-LT"/>
        </w:rPr>
      </w:pPr>
    </w:p>
    <w:bookmarkEnd w:id="4"/>
    <w:p w14:paraId="1FFA552D" w14:textId="77777777" w:rsidR="00E6050E" w:rsidRPr="00A87C7D" w:rsidRDefault="00E6050E" w:rsidP="00A87C7D">
      <w:pPr>
        <w:pStyle w:val="Pagrindinistekstas"/>
        <w:ind w:firstLine="720"/>
        <w:jc w:val="both"/>
        <w:rPr>
          <w:rFonts w:asciiTheme="majorHAnsi" w:hAnsiTheme="majorHAnsi" w:cstheme="majorHAnsi"/>
          <w:sz w:val="22"/>
          <w:szCs w:val="22"/>
        </w:rPr>
      </w:pPr>
    </w:p>
    <w:p w14:paraId="61A25632" w14:textId="77777777" w:rsidR="009812AB" w:rsidRPr="00A87C7D" w:rsidRDefault="00703D89"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7. Subtiekėj</w:t>
      </w:r>
      <w:r w:rsidR="000413B4" w:rsidRPr="00A87C7D">
        <w:rPr>
          <w:rFonts w:asciiTheme="majorHAnsi" w:hAnsiTheme="majorHAnsi" w:cstheme="majorHAnsi"/>
          <w:b/>
          <w:sz w:val="22"/>
          <w:szCs w:val="22"/>
          <w:lang w:val="lt-LT"/>
        </w:rPr>
        <w:t>ai</w:t>
      </w:r>
      <w:r w:rsidRPr="00A87C7D">
        <w:rPr>
          <w:rFonts w:asciiTheme="majorHAnsi" w:hAnsiTheme="majorHAnsi" w:cstheme="majorHAnsi"/>
          <w:b/>
          <w:sz w:val="22"/>
          <w:szCs w:val="22"/>
          <w:lang w:val="lt-LT"/>
        </w:rPr>
        <w:t xml:space="preserve"> ir jų keitimo tvarka</w:t>
      </w:r>
    </w:p>
    <w:p w14:paraId="2BD19482" w14:textId="77777777" w:rsidR="00703D89" w:rsidRPr="00A87C7D" w:rsidRDefault="00703D89" w:rsidP="00A87C7D">
      <w:pPr>
        <w:jc w:val="center"/>
        <w:rPr>
          <w:rFonts w:asciiTheme="majorHAnsi" w:hAnsiTheme="majorHAnsi" w:cstheme="majorHAnsi"/>
          <w:b/>
          <w:sz w:val="22"/>
          <w:szCs w:val="22"/>
          <w:lang w:val="lt-LT"/>
        </w:rPr>
      </w:pPr>
    </w:p>
    <w:p w14:paraId="223AF8A0" w14:textId="77777777" w:rsidR="002F277D" w:rsidRPr="00A87C7D" w:rsidRDefault="002F277D" w:rsidP="00A87C7D">
      <w:pPr>
        <w:pStyle w:val="prastasiniatinklio"/>
        <w:spacing w:before="0" w:beforeAutospacing="0" w:after="0" w:afterAutospacing="0"/>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nenumato pasitelkti subtiekėjų, tai nurodoma:</w:t>
      </w:r>
    </w:p>
    <w:p w14:paraId="4B60CAD8"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Sutarties pasirašymo metu Tiekėjas šios sutarties vykdymui nenumato pasitelkti subtiekėjo (subtiekėjų).</w:t>
      </w:r>
    </w:p>
    <w:p w14:paraId="5B52AD90"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0DD95923"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gali nurodyti, kokius subtiekėjus jis pasitelkia, tuomet rašoma:</w:t>
      </w:r>
    </w:p>
    <w:p w14:paraId="663D55CD" w14:textId="77777777" w:rsidR="003021E5"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w:t>
      </w:r>
      <w:r w:rsidR="003021E5" w:rsidRPr="00A87C7D">
        <w:rPr>
          <w:rFonts w:asciiTheme="majorHAnsi" w:hAnsiTheme="majorHAnsi" w:cstheme="majorHAnsi"/>
          <w:sz w:val="22"/>
          <w:szCs w:val="22"/>
        </w:rPr>
        <w:t xml:space="preserve"> </w:t>
      </w:r>
      <w:r w:rsidRPr="00A87C7D">
        <w:rPr>
          <w:rFonts w:asciiTheme="majorHAnsi" w:hAnsiTheme="majorHAnsi" w:cstheme="majorHAnsi"/>
          <w:sz w:val="22"/>
          <w:szCs w:val="22"/>
        </w:rPr>
        <w:t>Tiekėjas numato pasitelkti šį (šiuos) subtiekėją (subtiekėjus):</w:t>
      </w:r>
    </w:p>
    <w:p w14:paraId="5A117B41"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sz w:val="22"/>
          <w:szCs w:val="22"/>
        </w:rPr>
        <w:t>....................................................................................................................................................................</w:t>
      </w:r>
    </w:p>
    <w:p w14:paraId="6BB24806"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(fizinio /juridinio asmens pavadinimas, kodas, gyvenamoji vieta, buveinės adresas, atstovo duomenys)</w:t>
      </w:r>
    </w:p>
    <w:p w14:paraId="3181FF19"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šioms Sutartis vykdymo dalims .........................................................................................................................</w:t>
      </w:r>
    </w:p>
    <w:p w14:paraId="632431BB"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(nurodyti kokiai Sutarties vykdymo daliai pasitelkiamas subtiekėjas)</w:t>
      </w:r>
    </w:p>
    <w:p w14:paraId="7E94AFFE"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negali nurodyti, kokius subtiekėjus jis pasirenka, tuomet rašoma:</w:t>
      </w:r>
    </w:p>
    <w:p w14:paraId="2930940B"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lastRenderedPageBreak/>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47AC2BB5"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7.2. Sutarties 7.1 punkte / Pranešime apie subtiekėją (subtiekėjus)</w:t>
      </w:r>
      <w:r w:rsidRPr="00A87C7D">
        <w:rPr>
          <w:rFonts w:asciiTheme="majorHAnsi" w:hAnsiTheme="majorHAnsi" w:cstheme="majorHAnsi"/>
          <w:i/>
          <w:iCs/>
          <w:color w:val="6888C9"/>
          <w:sz w:val="22"/>
          <w:szCs w:val="22"/>
        </w:rPr>
        <w:t xml:space="preserve"> </w:t>
      </w:r>
      <w:r w:rsidRPr="00A87C7D">
        <w:rPr>
          <w:rFonts w:asciiTheme="majorHAnsi" w:hAnsiTheme="majorHAnsi" w:cstheme="majorHAnsi"/>
          <w:i/>
          <w:iCs/>
          <w:color w:val="0070C0"/>
          <w:sz w:val="22"/>
          <w:szCs w:val="22"/>
        </w:rPr>
        <w:t>(tinkamą formuluotę pasirinkti pagal tai, ar sudarant sutartį gali nurodyti subtiekėjus, ar negali nurodyti subtiekėjų, žiūr. 7.1 punktą)</w:t>
      </w:r>
      <w:r w:rsidRPr="00A87C7D">
        <w:rPr>
          <w:rFonts w:asciiTheme="majorHAnsi" w:hAnsiTheme="majorHAnsi" w:cstheme="majorHAnsi"/>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pakeistas/naujas subtiekėjas pradės vykdyti Sutarties dalį, dėl kurios šis subtiekėjas buvo pakeistas/pasitelktas naujas. Tiekėjas, informuodamas Pirkėją apie pakeistus/naujus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3315A40F"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7.3 ir 7.4 punktai taikomi visiems 7.1 punkto pasirinktiems atvejams.</w:t>
      </w:r>
    </w:p>
    <w:p w14:paraId="60439D1A"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7.3. Subtiekėjo (subtiekėjų) pasitelkimas neatleidžia Tiekėjo nuo atsakomybės vykdant šią sutartį. Už subtiekėjo (subtiekėjų) įsipareigojimų nevykdymą arba netinkamą jų vykdymą atsako Tiekėjas.</w:t>
      </w:r>
    </w:p>
    <w:p w14:paraId="1CEEDD7E" w14:textId="77777777" w:rsidR="002F277D" w:rsidRPr="00A87C7D" w:rsidRDefault="002F277D"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w:t>
      </w:r>
    </w:p>
    <w:p w14:paraId="12B3E598" w14:textId="77777777" w:rsidR="009812AB" w:rsidRPr="00A87C7D" w:rsidRDefault="00DE1755"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8</w:t>
      </w:r>
      <w:r w:rsidR="009812AB" w:rsidRPr="00A87C7D">
        <w:rPr>
          <w:rFonts w:asciiTheme="majorHAnsi" w:hAnsiTheme="majorHAnsi" w:cstheme="majorHAnsi"/>
          <w:b/>
          <w:sz w:val="22"/>
          <w:szCs w:val="22"/>
          <w:lang w:val="lt-LT"/>
        </w:rPr>
        <w:t>. Kitos nuostatos</w:t>
      </w:r>
    </w:p>
    <w:p w14:paraId="1A7BC240" w14:textId="77777777" w:rsidR="009812AB" w:rsidRPr="00A87C7D" w:rsidRDefault="00DE1755"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352AF31C" w14:textId="3DCB884E" w:rsidR="002F277D" w:rsidRPr="00A87C7D" w:rsidRDefault="00DE1755" w:rsidP="00A87C7D">
      <w:pPr>
        <w:ind w:firstLine="720"/>
        <w:jc w:val="both"/>
        <w:rPr>
          <w:rFonts w:asciiTheme="majorHAnsi" w:hAnsiTheme="majorHAnsi" w:cstheme="majorHAnsi"/>
          <w:color w:val="0070C0"/>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w:t>
      </w:r>
      <w:r w:rsidR="00D86184"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w:t>
      </w:r>
      <w:r w:rsidR="002F277D" w:rsidRPr="00A87C7D">
        <w:rPr>
          <w:rFonts w:asciiTheme="majorHAnsi" w:hAnsiTheme="majorHAnsi" w:cstheme="majorHAnsi"/>
          <w:sz w:val="22"/>
          <w:szCs w:val="22"/>
          <w:lang w:val="lt-LT"/>
        </w:rPr>
        <w:t xml:space="preserve">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4BBD5316" w14:textId="77777777" w:rsidR="009812AB" w:rsidRPr="00A87C7D"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w:t>
      </w:r>
      <w:r w:rsidR="009812AB" w:rsidRPr="00A87C7D">
        <w:rPr>
          <w:rFonts w:asciiTheme="majorHAnsi" w:hAnsiTheme="majorHAnsi" w:cstheme="majorHAnsi"/>
          <w:sz w:val="22"/>
          <w:szCs w:val="22"/>
        </w:rPr>
        <w:t>.</w:t>
      </w:r>
      <w:r w:rsidRPr="00A87C7D">
        <w:rPr>
          <w:rFonts w:asciiTheme="majorHAnsi" w:hAnsiTheme="majorHAnsi" w:cstheme="majorHAnsi"/>
          <w:sz w:val="22"/>
          <w:szCs w:val="22"/>
        </w:rPr>
        <w:t>3</w:t>
      </w:r>
      <w:r w:rsidR="009812AB" w:rsidRPr="00A87C7D">
        <w:rPr>
          <w:rFonts w:asciiTheme="majorHAnsi" w:hAnsiTheme="majorHAnsi" w:cstheme="majorHAnsi"/>
          <w:sz w:val="22"/>
          <w:szCs w:val="22"/>
        </w:rPr>
        <w:t>. Šiuo Šalys patvirtina, kad Sutartį perskaitė, suprato jos turinį ir pasekmes, priėmė ją kaip atitinkančią jų tikslus ir pasirašė aukščiau nurodyta data.</w:t>
      </w:r>
    </w:p>
    <w:p w14:paraId="39294BA2" w14:textId="77777777" w:rsidR="009812AB" w:rsidRPr="00634C74"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8.4</w:t>
      </w:r>
      <w:r w:rsidR="009812AB" w:rsidRPr="00A87C7D">
        <w:rPr>
          <w:rFonts w:asciiTheme="majorHAnsi" w:hAnsiTheme="majorHAnsi" w:cstheme="majorHAnsi"/>
          <w:sz w:val="22"/>
          <w:szCs w:val="22"/>
        </w:rPr>
        <w:t xml:space="preserve">. </w:t>
      </w:r>
      <w:r w:rsidR="009812AB" w:rsidRPr="00634C74">
        <w:rPr>
          <w:rFonts w:asciiTheme="majorHAnsi" w:hAnsiTheme="majorHAnsi" w:cstheme="majorHAnsi"/>
          <w:sz w:val="22"/>
          <w:szCs w:val="22"/>
        </w:rPr>
        <w:t>Sutarties specialiųjų sąlygų priedai:</w:t>
      </w:r>
    </w:p>
    <w:p w14:paraId="00475B20" w14:textId="77777777" w:rsidR="009812AB" w:rsidRPr="00634C74" w:rsidRDefault="00DE1755" w:rsidP="00A87C7D">
      <w:pPr>
        <w:pStyle w:val="Pagrindinistekstas"/>
        <w:ind w:firstLine="720"/>
        <w:jc w:val="both"/>
        <w:rPr>
          <w:rFonts w:asciiTheme="majorHAnsi" w:hAnsiTheme="majorHAnsi" w:cstheme="majorHAnsi"/>
          <w:i/>
          <w:sz w:val="22"/>
          <w:szCs w:val="22"/>
        </w:rPr>
      </w:pPr>
      <w:r w:rsidRPr="00634C74">
        <w:rPr>
          <w:rFonts w:asciiTheme="majorHAnsi" w:hAnsiTheme="majorHAnsi" w:cstheme="majorHAnsi"/>
          <w:sz w:val="22"/>
          <w:szCs w:val="22"/>
        </w:rPr>
        <w:t>8.4</w:t>
      </w:r>
      <w:r w:rsidR="009812AB" w:rsidRPr="00634C74">
        <w:rPr>
          <w:rFonts w:asciiTheme="majorHAnsi" w:hAnsiTheme="majorHAnsi" w:cstheme="majorHAnsi"/>
          <w:sz w:val="22"/>
          <w:szCs w:val="22"/>
        </w:rPr>
        <w:t xml:space="preserve">.1. </w:t>
      </w:r>
      <w:r w:rsidR="009812AB" w:rsidRPr="00634C74">
        <w:rPr>
          <w:rFonts w:asciiTheme="majorHAnsi" w:hAnsiTheme="majorHAnsi" w:cstheme="majorHAnsi"/>
          <w:i/>
          <w:sz w:val="22"/>
          <w:szCs w:val="22"/>
        </w:rPr>
        <w:t>priedas Nr. 1 „Prekių techninė specifikacija“;</w:t>
      </w:r>
    </w:p>
    <w:p w14:paraId="4C7F82DC" w14:textId="3C9734A0" w:rsidR="009812AB" w:rsidRPr="00634C74" w:rsidRDefault="00DE1755" w:rsidP="00A87C7D">
      <w:pPr>
        <w:pStyle w:val="Pagrindinistekstas"/>
        <w:ind w:firstLine="720"/>
        <w:jc w:val="both"/>
        <w:rPr>
          <w:rFonts w:asciiTheme="majorHAnsi" w:hAnsiTheme="majorHAnsi" w:cstheme="majorHAnsi"/>
          <w:i/>
          <w:sz w:val="22"/>
          <w:szCs w:val="22"/>
        </w:rPr>
      </w:pPr>
      <w:r w:rsidRPr="00634C74">
        <w:rPr>
          <w:rFonts w:asciiTheme="majorHAnsi" w:hAnsiTheme="majorHAnsi" w:cstheme="majorHAnsi"/>
          <w:sz w:val="22"/>
          <w:szCs w:val="22"/>
        </w:rPr>
        <w:t>8.4</w:t>
      </w:r>
      <w:r w:rsidR="009812AB" w:rsidRPr="00634C74">
        <w:rPr>
          <w:rFonts w:asciiTheme="majorHAnsi" w:hAnsiTheme="majorHAnsi" w:cstheme="majorHAnsi"/>
          <w:sz w:val="22"/>
          <w:szCs w:val="22"/>
        </w:rPr>
        <w:t>.2.</w:t>
      </w:r>
      <w:r w:rsidR="009812AB" w:rsidRPr="00634C74">
        <w:rPr>
          <w:rFonts w:asciiTheme="majorHAnsi" w:hAnsiTheme="majorHAnsi" w:cstheme="majorHAnsi"/>
          <w:i/>
          <w:sz w:val="22"/>
          <w:szCs w:val="22"/>
        </w:rPr>
        <w:t xml:space="preserve"> priedas Nr. 2 „P</w:t>
      </w:r>
      <w:r w:rsidR="00634C74" w:rsidRPr="00634C74">
        <w:rPr>
          <w:rFonts w:asciiTheme="majorHAnsi" w:hAnsiTheme="majorHAnsi" w:cstheme="majorHAnsi"/>
          <w:i/>
          <w:sz w:val="22"/>
          <w:szCs w:val="22"/>
        </w:rPr>
        <w:t>asiūlymas“.</w:t>
      </w:r>
    </w:p>
    <w:p w14:paraId="52CC2084" w14:textId="77777777" w:rsidR="009812AB" w:rsidRPr="00A87C7D" w:rsidRDefault="009812AB" w:rsidP="00A87C7D">
      <w:pPr>
        <w:pStyle w:val="Pagrindinistekstas"/>
        <w:ind w:firstLine="720"/>
        <w:jc w:val="both"/>
        <w:rPr>
          <w:rFonts w:asciiTheme="majorHAnsi" w:hAnsiTheme="majorHAnsi" w:cstheme="majorHAnsi"/>
          <w:sz w:val="22"/>
          <w:szCs w:val="22"/>
        </w:rPr>
      </w:pPr>
    </w:p>
    <w:p w14:paraId="797501BB" w14:textId="77777777" w:rsidR="009812AB" w:rsidRDefault="009812AB" w:rsidP="00A87C7D">
      <w:pPr>
        <w:pStyle w:val="Pagrindinistekstas"/>
        <w:jc w:val="both"/>
        <w:rPr>
          <w:rFonts w:asciiTheme="majorHAnsi" w:hAnsiTheme="majorHAnsi" w:cstheme="majorHAnsi"/>
          <w:sz w:val="22"/>
          <w:szCs w:val="22"/>
        </w:rPr>
      </w:pPr>
    </w:p>
    <w:p w14:paraId="7509B36D" w14:textId="77777777" w:rsidR="00634C74" w:rsidRDefault="00634C74" w:rsidP="00A87C7D">
      <w:pPr>
        <w:pStyle w:val="Pagrindinistekstas"/>
        <w:jc w:val="both"/>
        <w:rPr>
          <w:rFonts w:asciiTheme="majorHAnsi" w:hAnsiTheme="majorHAnsi" w:cstheme="majorHAnsi"/>
          <w:sz w:val="22"/>
          <w:szCs w:val="22"/>
        </w:rPr>
      </w:pPr>
    </w:p>
    <w:p w14:paraId="6927C260" w14:textId="77777777" w:rsidR="00634C74" w:rsidRPr="00A87C7D" w:rsidRDefault="00634C74" w:rsidP="00A87C7D">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4B4DBC" w:rsidRPr="00A87C7D" w14:paraId="0C621743" w14:textId="77777777" w:rsidTr="008C2B2B">
        <w:tc>
          <w:tcPr>
            <w:tcW w:w="5210" w:type="dxa"/>
          </w:tcPr>
          <w:p w14:paraId="18D04DC9"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Pirkėjo vardu:</w:t>
            </w:r>
          </w:p>
        </w:tc>
        <w:tc>
          <w:tcPr>
            <w:tcW w:w="5211" w:type="dxa"/>
          </w:tcPr>
          <w:p w14:paraId="0A44CC66"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Tiekėjo vardu:</w:t>
            </w:r>
          </w:p>
        </w:tc>
      </w:tr>
      <w:tr w:rsidR="004B4DBC" w:rsidRPr="00A87C7D" w14:paraId="1748A2D0" w14:textId="77777777" w:rsidTr="008C2B2B">
        <w:tc>
          <w:tcPr>
            <w:tcW w:w="5210" w:type="dxa"/>
          </w:tcPr>
          <w:p w14:paraId="2A230D4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2F277D"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F54757"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p>
        </w:tc>
        <w:tc>
          <w:tcPr>
            <w:tcW w:w="5211" w:type="dxa"/>
          </w:tcPr>
          <w:p w14:paraId="1DC12F84" w14:textId="77777777" w:rsidR="004B4DBC" w:rsidRPr="00A87C7D" w:rsidRDefault="004B4DBC" w:rsidP="00A87C7D">
            <w:pPr>
              <w:ind w:right="-1544"/>
              <w:rPr>
                <w:rFonts w:asciiTheme="majorHAnsi" w:hAnsiTheme="majorHAnsi" w:cstheme="majorHAnsi"/>
                <w:sz w:val="22"/>
                <w:szCs w:val="22"/>
                <w:lang w:val="lt-LT"/>
              </w:rPr>
            </w:pPr>
          </w:p>
        </w:tc>
      </w:tr>
      <w:tr w:rsidR="004B4DBC" w:rsidRPr="00A87C7D" w14:paraId="079D2AE8" w14:textId="77777777" w:rsidTr="008C2B2B">
        <w:tc>
          <w:tcPr>
            <w:tcW w:w="5210" w:type="dxa"/>
          </w:tcPr>
          <w:p w14:paraId="589AC074" w14:textId="77777777" w:rsidR="004B4DBC" w:rsidRPr="00A87C7D" w:rsidRDefault="00EB1FEB"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J</w:t>
            </w:r>
            <w:r w:rsidR="002F277D" w:rsidRPr="00A87C7D">
              <w:rPr>
                <w:rFonts w:asciiTheme="majorHAnsi" w:hAnsiTheme="majorHAnsi" w:cstheme="majorHAnsi"/>
                <w:sz w:val="22"/>
                <w:szCs w:val="22"/>
                <w:lang w:val="lt-LT"/>
              </w:rPr>
              <w:t xml:space="preserve">uridinio asmens kodas </w:t>
            </w:r>
            <w:r w:rsidR="004B4DBC" w:rsidRPr="00A87C7D">
              <w:rPr>
                <w:rFonts w:asciiTheme="majorHAnsi" w:hAnsiTheme="majorHAnsi" w:cstheme="majorHAnsi"/>
                <w:sz w:val="22"/>
                <w:szCs w:val="22"/>
                <w:lang w:val="lt-LT"/>
              </w:rPr>
              <w:t>140089260</w:t>
            </w:r>
          </w:p>
        </w:tc>
        <w:tc>
          <w:tcPr>
            <w:tcW w:w="5211" w:type="dxa"/>
          </w:tcPr>
          <w:p w14:paraId="43D61980"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52D47B00" w14:textId="77777777" w:rsidTr="008C2B2B">
        <w:tc>
          <w:tcPr>
            <w:tcW w:w="5210" w:type="dxa"/>
          </w:tcPr>
          <w:p w14:paraId="3383ACDF"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Ryšininkų g.</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11,</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Klaipėda</w:t>
            </w:r>
          </w:p>
        </w:tc>
        <w:tc>
          <w:tcPr>
            <w:tcW w:w="5211" w:type="dxa"/>
          </w:tcPr>
          <w:p w14:paraId="5D8BAF64"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29E071B3" w14:textId="77777777" w:rsidTr="008C2B2B">
        <w:trPr>
          <w:trHeight w:val="164"/>
        </w:trPr>
        <w:tc>
          <w:tcPr>
            <w:tcW w:w="5210" w:type="dxa"/>
          </w:tcPr>
          <w:p w14:paraId="3C7F8984"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AB SEB bankas, kodas 70440</w:t>
            </w:r>
          </w:p>
        </w:tc>
        <w:tc>
          <w:tcPr>
            <w:tcW w:w="5211" w:type="dxa"/>
          </w:tcPr>
          <w:p w14:paraId="03CB509E"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2CA5E235" w14:textId="77777777" w:rsidTr="008C2B2B">
        <w:tc>
          <w:tcPr>
            <w:tcW w:w="5210" w:type="dxa"/>
          </w:tcPr>
          <w:p w14:paraId="2276B1A0"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LT30 7044 0600 0076 5179</w:t>
            </w:r>
          </w:p>
        </w:tc>
        <w:tc>
          <w:tcPr>
            <w:tcW w:w="5211" w:type="dxa"/>
          </w:tcPr>
          <w:p w14:paraId="3E89198C"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0CB84FE6" w14:textId="77777777" w:rsidTr="008C2B2B">
        <w:tc>
          <w:tcPr>
            <w:tcW w:w="5210" w:type="dxa"/>
          </w:tcPr>
          <w:p w14:paraId="72E3D6A1"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PVM mokėtojo kodas LT400892610</w:t>
            </w:r>
          </w:p>
        </w:tc>
        <w:tc>
          <w:tcPr>
            <w:tcW w:w="5211" w:type="dxa"/>
          </w:tcPr>
          <w:p w14:paraId="29ADD45A"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53188B7B" w14:textId="77777777" w:rsidTr="008C2B2B">
        <w:tc>
          <w:tcPr>
            <w:tcW w:w="5210" w:type="dxa"/>
          </w:tcPr>
          <w:p w14:paraId="15DDDDCF"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Tel.: (</w:t>
            </w:r>
            <w:r w:rsidR="00D82BA7">
              <w:rPr>
                <w:rFonts w:asciiTheme="majorHAnsi" w:hAnsiTheme="majorHAnsi" w:cstheme="majorHAnsi"/>
                <w:sz w:val="22"/>
                <w:szCs w:val="22"/>
                <w:lang w:val="lt-LT"/>
              </w:rPr>
              <w:t>0</w:t>
            </w:r>
            <w:r w:rsidRPr="00A87C7D">
              <w:rPr>
                <w:rFonts w:asciiTheme="majorHAnsi" w:hAnsiTheme="majorHAnsi" w:cstheme="majorHAnsi"/>
                <w:sz w:val="22"/>
                <w:szCs w:val="22"/>
                <w:lang w:val="lt-LT"/>
              </w:rPr>
              <w:t xml:space="preserve"> 46) 46 61 71, </w:t>
            </w:r>
          </w:p>
        </w:tc>
        <w:tc>
          <w:tcPr>
            <w:tcW w:w="5211" w:type="dxa"/>
          </w:tcPr>
          <w:p w14:paraId="7B930AF6"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7F9A6D9F" w14:textId="77777777" w:rsidTr="008C2B2B">
        <w:tc>
          <w:tcPr>
            <w:tcW w:w="5210" w:type="dxa"/>
          </w:tcPr>
          <w:p w14:paraId="6FABE14C" w14:textId="77777777" w:rsidR="004B4DBC" w:rsidRPr="00A87C7D" w:rsidRDefault="004B4DBC" w:rsidP="00A87C7D">
            <w:pPr>
              <w:ind w:right="-1544"/>
              <w:rPr>
                <w:rFonts w:asciiTheme="majorHAnsi" w:hAnsiTheme="majorHAnsi" w:cstheme="majorHAnsi"/>
                <w:sz w:val="22"/>
                <w:szCs w:val="22"/>
                <w:lang w:val="lt-LT"/>
              </w:rPr>
            </w:pPr>
          </w:p>
        </w:tc>
        <w:tc>
          <w:tcPr>
            <w:tcW w:w="5211" w:type="dxa"/>
          </w:tcPr>
          <w:p w14:paraId="2FEF04DD"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59065C05" w14:textId="77777777" w:rsidTr="008C2B2B">
        <w:tc>
          <w:tcPr>
            <w:tcW w:w="5210" w:type="dxa"/>
          </w:tcPr>
          <w:p w14:paraId="626C56B5"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c>
          <w:tcPr>
            <w:tcW w:w="5211" w:type="dxa"/>
          </w:tcPr>
          <w:p w14:paraId="714757F6"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r>
      <w:tr w:rsidR="004B4DBC" w:rsidRPr="00A87C7D" w14:paraId="4DCF1CFA" w14:textId="77777777" w:rsidTr="008C2B2B">
        <w:tc>
          <w:tcPr>
            <w:tcW w:w="5210" w:type="dxa"/>
          </w:tcPr>
          <w:p w14:paraId="64051C22"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c>
          <w:tcPr>
            <w:tcW w:w="5211" w:type="dxa"/>
          </w:tcPr>
          <w:p w14:paraId="331528E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r>
      <w:tr w:rsidR="004B4DBC" w:rsidRPr="00A87C7D" w14:paraId="7E2FF977" w14:textId="77777777" w:rsidTr="008C2B2B">
        <w:tc>
          <w:tcPr>
            <w:tcW w:w="5210" w:type="dxa"/>
          </w:tcPr>
          <w:p w14:paraId="1D9794B7" w14:textId="77777777" w:rsidR="004B4DBC" w:rsidRPr="00A87C7D" w:rsidRDefault="004B4DBC" w:rsidP="00A87C7D">
            <w:pPr>
              <w:ind w:right="-1544"/>
              <w:rPr>
                <w:rFonts w:asciiTheme="majorHAnsi" w:hAnsiTheme="majorHAnsi" w:cstheme="majorHAnsi"/>
                <w:sz w:val="22"/>
                <w:szCs w:val="22"/>
                <w:lang w:val="lt-LT"/>
              </w:rPr>
            </w:pPr>
          </w:p>
        </w:tc>
        <w:tc>
          <w:tcPr>
            <w:tcW w:w="5211" w:type="dxa"/>
          </w:tcPr>
          <w:p w14:paraId="5B30E78D" w14:textId="77777777" w:rsidR="004B4DBC" w:rsidRPr="00A87C7D" w:rsidRDefault="004B4DBC" w:rsidP="00A87C7D">
            <w:pPr>
              <w:ind w:right="-1544"/>
              <w:rPr>
                <w:rFonts w:asciiTheme="majorHAnsi" w:hAnsiTheme="majorHAnsi" w:cstheme="majorHAnsi"/>
                <w:sz w:val="22"/>
                <w:szCs w:val="22"/>
                <w:lang w:val="lt-LT"/>
              </w:rPr>
            </w:pPr>
          </w:p>
        </w:tc>
      </w:tr>
    </w:tbl>
    <w:p w14:paraId="118243FE" w14:textId="77777777" w:rsidR="009812AB" w:rsidRPr="00A87C7D" w:rsidRDefault="009812AB" w:rsidP="00A87C7D">
      <w:pPr>
        <w:jc w:val="center"/>
        <w:rPr>
          <w:rFonts w:asciiTheme="majorHAnsi" w:hAnsiTheme="majorHAnsi" w:cstheme="majorHAnsi"/>
          <w:b/>
          <w:sz w:val="22"/>
          <w:szCs w:val="22"/>
          <w:lang w:val="lt-LT"/>
        </w:rPr>
      </w:pPr>
    </w:p>
    <w:p w14:paraId="4D772131" w14:textId="77777777" w:rsidR="008C2B2B" w:rsidRPr="00A87C7D" w:rsidRDefault="008C2B2B" w:rsidP="00A87C7D">
      <w:pPr>
        <w:jc w:val="center"/>
        <w:rPr>
          <w:rFonts w:asciiTheme="majorHAnsi" w:hAnsiTheme="majorHAnsi" w:cstheme="majorHAnsi"/>
          <w:b/>
          <w:sz w:val="22"/>
          <w:szCs w:val="22"/>
          <w:lang w:val="lt-LT"/>
        </w:rPr>
      </w:pPr>
    </w:p>
    <w:p w14:paraId="6E413E4C" w14:textId="77777777" w:rsidR="008C2B2B" w:rsidRPr="00A87C7D" w:rsidRDefault="008C2B2B" w:rsidP="00A87C7D">
      <w:pPr>
        <w:rPr>
          <w:rFonts w:asciiTheme="majorHAnsi" w:hAnsiTheme="majorHAnsi" w:cstheme="majorHAnsi"/>
          <w:b/>
          <w:sz w:val="22"/>
          <w:szCs w:val="22"/>
          <w:lang w:val="lt-LT"/>
        </w:rPr>
      </w:pPr>
    </w:p>
    <w:p w14:paraId="57FFE038" w14:textId="77777777" w:rsidR="009812AB" w:rsidRPr="00A87C7D" w:rsidRDefault="004F3C7D" w:rsidP="00A87C7D">
      <w:pPr>
        <w:pStyle w:val="CentrBoldm"/>
        <w:rPr>
          <w:rFonts w:asciiTheme="majorHAnsi" w:hAnsiTheme="majorHAnsi" w:cstheme="majorHAnsi"/>
          <w:sz w:val="22"/>
          <w:szCs w:val="22"/>
          <w:lang w:val="lt-LT"/>
        </w:rPr>
      </w:pPr>
      <w:r w:rsidRPr="00A87C7D">
        <w:rPr>
          <w:rFonts w:asciiTheme="majorHAnsi" w:hAnsiTheme="majorHAnsi" w:cstheme="majorHAnsi"/>
          <w:bCs w:val="0"/>
          <w:sz w:val="22"/>
          <w:szCs w:val="22"/>
          <w:lang w:val="lt-LT"/>
        </w:rPr>
        <w:br w:type="page"/>
      </w:r>
      <w:r w:rsidR="009812AB" w:rsidRPr="00A87C7D">
        <w:rPr>
          <w:rFonts w:asciiTheme="majorHAnsi" w:hAnsiTheme="majorHAnsi" w:cstheme="majorHAnsi"/>
          <w:sz w:val="22"/>
          <w:szCs w:val="22"/>
          <w:lang w:val="lt-LT"/>
        </w:rPr>
        <w:lastRenderedPageBreak/>
        <w:t>PREKIŲ PIRKIMO–PARDAVIMO SUTARTIS</w:t>
      </w:r>
      <w:r w:rsidR="001F6C7F" w:rsidRPr="00A87C7D">
        <w:rPr>
          <w:rFonts w:asciiTheme="majorHAnsi" w:hAnsiTheme="majorHAnsi" w:cstheme="majorHAnsi"/>
          <w:sz w:val="22"/>
          <w:szCs w:val="22"/>
          <w:lang w:val="lt-LT"/>
        </w:rPr>
        <w:t xml:space="preserve"> Nr.</w:t>
      </w:r>
    </w:p>
    <w:p w14:paraId="0E49B2DE" w14:textId="77777777" w:rsidR="009812AB" w:rsidRPr="00A87C7D" w:rsidRDefault="009812AB" w:rsidP="00A87C7D">
      <w:pPr>
        <w:pStyle w:val="CentrBoldm"/>
        <w:rPr>
          <w:rFonts w:asciiTheme="majorHAnsi" w:hAnsiTheme="majorHAnsi" w:cstheme="majorHAnsi"/>
          <w:sz w:val="22"/>
          <w:szCs w:val="22"/>
          <w:lang w:val="lt-LT"/>
        </w:rPr>
      </w:pPr>
      <w:r w:rsidRPr="00A87C7D">
        <w:rPr>
          <w:rFonts w:asciiTheme="majorHAnsi" w:hAnsiTheme="majorHAnsi" w:cstheme="majorHAnsi"/>
          <w:caps/>
          <w:sz w:val="22"/>
          <w:szCs w:val="22"/>
          <w:lang w:val="lt-LT"/>
        </w:rPr>
        <w:t xml:space="preserve">Bendrosios </w:t>
      </w:r>
      <w:r w:rsidRPr="00A87C7D">
        <w:rPr>
          <w:rFonts w:asciiTheme="majorHAnsi" w:hAnsiTheme="majorHAnsi" w:cstheme="majorHAnsi"/>
          <w:sz w:val="22"/>
          <w:szCs w:val="22"/>
          <w:lang w:val="lt-LT"/>
        </w:rPr>
        <w:t>SĄLYGOS</w:t>
      </w:r>
    </w:p>
    <w:p w14:paraId="3C5F9F0D"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 Pagrindinės Sutarties sąvokos</w:t>
      </w:r>
    </w:p>
    <w:p w14:paraId="3B659C9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 Pirkėjas – </w:t>
      </w:r>
      <w:r w:rsidR="00366090" w:rsidRPr="00A87C7D">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366090" w:rsidRPr="00A87C7D">
        <w:rPr>
          <w:rFonts w:asciiTheme="majorHAnsi" w:hAnsiTheme="majorHAnsi" w:cstheme="majorHAnsi"/>
          <w:i/>
          <w:sz w:val="22"/>
          <w:szCs w:val="22"/>
          <w:lang w:val="lt-LT"/>
        </w:rPr>
        <w:t xml:space="preserve"> </w:t>
      </w:r>
      <w:r w:rsidR="00366090" w:rsidRPr="00A87C7D">
        <w:rPr>
          <w:rFonts w:asciiTheme="majorHAnsi" w:hAnsiTheme="majorHAnsi" w:cstheme="majorHAnsi"/>
          <w:sz w:val="22"/>
          <w:szCs w:val="22"/>
          <w:lang w:val="lt-LT"/>
        </w:rPr>
        <w:t xml:space="preserve">nurodytas </w:t>
      </w:r>
      <w:r w:rsidRPr="00A87C7D">
        <w:rPr>
          <w:rFonts w:asciiTheme="majorHAnsi" w:hAnsiTheme="majorHAnsi" w:cstheme="majorHAnsi"/>
          <w:sz w:val="22"/>
          <w:szCs w:val="22"/>
          <w:lang w:val="lt-LT"/>
        </w:rPr>
        <w:t>perkan</w:t>
      </w:r>
      <w:r w:rsidR="00366090" w:rsidRPr="00A87C7D">
        <w:rPr>
          <w:rFonts w:asciiTheme="majorHAnsi" w:hAnsiTheme="majorHAnsi" w:cstheme="majorHAnsi"/>
          <w:sz w:val="22"/>
          <w:szCs w:val="22"/>
          <w:lang w:val="lt-LT"/>
        </w:rPr>
        <w:t>tysis</w:t>
      </w:r>
      <w:r w:rsidRPr="00A87C7D">
        <w:rPr>
          <w:rFonts w:asciiTheme="majorHAnsi" w:hAnsiTheme="majorHAnsi" w:cstheme="majorHAnsi"/>
          <w:sz w:val="22"/>
          <w:szCs w:val="22"/>
          <w:lang w:val="lt-LT"/>
        </w:rPr>
        <w:t xml:space="preserve"> </w:t>
      </w:r>
      <w:r w:rsidR="00366090" w:rsidRPr="00A87C7D">
        <w:rPr>
          <w:rFonts w:asciiTheme="majorHAnsi" w:hAnsiTheme="majorHAnsi" w:cstheme="majorHAnsi"/>
          <w:sz w:val="22"/>
          <w:szCs w:val="22"/>
          <w:lang w:val="lt-LT"/>
        </w:rPr>
        <w:t>subjektas</w:t>
      </w:r>
      <w:r w:rsidRPr="00A87C7D">
        <w:rPr>
          <w:rFonts w:asciiTheme="majorHAnsi" w:hAnsiTheme="majorHAnsi" w:cstheme="majorHAnsi"/>
          <w:sz w:val="22"/>
          <w:szCs w:val="22"/>
          <w:lang w:val="lt-LT"/>
        </w:rPr>
        <w:t>, perkanti</w:t>
      </w:r>
      <w:r w:rsidR="00366090" w:rsidRPr="00A87C7D">
        <w:rPr>
          <w:rFonts w:asciiTheme="majorHAnsi" w:hAnsiTheme="majorHAnsi" w:cstheme="majorHAnsi"/>
          <w:sz w:val="22"/>
          <w:szCs w:val="22"/>
          <w:lang w:val="lt-LT"/>
        </w:rPr>
        <w:t>s</w:t>
      </w:r>
      <w:r w:rsidRPr="00A87C7D">
        <w:rPr>
          <w:rFonts w:asciiTheme="majorHAnsi" w:hAnsiTheme="majorHAnsi" w:cstheme="majorHAnsi"/>
          <w:sz w:val="22"/>
          <w:szCs w:val="22"/>
          <w:lang w:val="lt-LT"/>
        </w:rPr>
        <w:t xml:space="preserve"> Sutarties specialiosiose sąlygose nurodytas Prekes iš Tiekėjo.</w:t>
      </w:r>
    </w:p>
    <w:p w14:paraId="4435827B" w14:textId="77777777" w:rsidR="003F1FC7"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1.2. Sutarties kaina – </w:t>
      </w:r>
      <w:r w:rsidR="003F1FC7" w:rsidRPr="00A87C7D">
        <w:rPr>
          <w:rFonts w:asciiTheme="majorHAnsi" w:hAnsiTheme="majorHAnsi" w:cstheme="majorHAnsi"/>
          <w:sz w:val="22"/>
          <w:szCs w:val="22"/>
          <w:lang w:val="lt-LT"/>
        </w:rPr>
        <w:t>pinigų suma, kurią Pirkėjas pagal Sutartį turi sumokėti/faktiškai sumokama Tiekėjui už perkamas Prekes, įskaitant visas Tiekėjo patiriamas su sutarties vykdymu susijusias išlaidas ir mokesčius.</w:t>
      </w:r>
    </w:p>
    <w:p w14:paraId="53DB8DE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 ūkio subjektas, kuriuo gali būti fizinis asmuo, privatus ar viešasis juridinis asmuo ar tokių asmenų grupė, tiekianti pagal šią Sutartį Prekes.</w:t>
      </w:r>
    </w:p>
    <w:p w14:paraId="28E00CB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1.4. Kainodaros taisyklės – </w:t>
      </w:r>
      <w:r w:rsidR="003F1FC7" w:rsidRPr="00A87C7D">
        <w:rPr>
          <w:rFonts w:asciiTheme="majorHAnsi" w:hAnsiTheme="majorHAnsi" w:cstheme="majorHAnsi"/>
          <w:sz w:val="22"/>
          <w:szCs w:val="22"/>
          <w:lang w:val="lt-LT"/>
        </w:rPr>
        <w:t>Sutarties kainos apskaičiavimo ir keitimo taisyklės</w:t>
      </w:r>
      <w:r w:rsidRPr="00A87C7D">
        <w:rPr>
          <w:rFonts w:asciiTheme="majorHAnsi" w:hAnsiTheme="majorHAnsi" w:cstheme="majorHAnsi"/>
          <w:sz w:val="22"/>
          <w:szCs w:val="22"/>
          <w:lang w:val="lt-LT"/>
        </w:rPr>
        <w:t>.</w:t>
      </w:r>
    </w:p>
    <w:p w14:paraId="3653D577"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 Sutarties aiškinimas</w:t>
      </w:r>
    </w:p>
    <w:p w14:paraId="4931170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 Sutartyje, kur reikalauja kontekstas, žodžiai, pateikti vienaskaita, gali turėti ir daugiskaitos prasmę ir atvirkščiai.</w:t>
      </w:r>
    </w:p>
    <w:p w14:paraId="7B4DA82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6D39ECD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2.3. Jeigu Sutartyje nenustatyta kitaip, Sutarties trukmė ir kiti terminai yra skaičiuojami kalendorinėmis dienomis.</w:t>
      </w:r>
    </w:p>
    <w:p w14:paraId="623FBEF5"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3. Tiekėjo teisės ir pareigos</w:t>
      </w:r>
    </w:p>
    <w:p w14:paraId="428DA88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 Tiekėjas įsipareigoja:</w:t>
      </w:r>
    </w:p>
    <w:p w14:paraId="4F870F9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0B6F12A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3.1.2. pristatyti Prekes, atitinkančias Techninėje specifikacijoje nurodytą Prekių būklę, užtikrinant atitiktį tokios rūšies ir tokio naudojimo laiko daiktams įprastai keliamiems reikalavimams;</w:t>
      </w:r>
    </w:p>
    <w:p w14:paraId="3F2BDDA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3.1.3. prisiimti Prekių žuvimo ar sugedimo riziką iki Prekių perdavimo–priėmimo akto pasirašymo momento, jeigu kitaip nenustatyta Sutarties specialiosiose sąlygose;</w:t>
      </w:r>
    </w:p>
    <w:p w14:paraId="10E3E82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124CE8E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2B8F67C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3.1.6. per 5 (penkias) darbo dienas</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nuo Pirkėjo raštu pateikto prašymo gavimo dienos pateikti išsamią Prekių tiekimo ataskaitą, nurodydamas, kokios Prekės buvo pristatytos, bei pateikdamas papildomą su Prekių teikimu susijusią informaciją;</w:t>
      </w:r>
    </w:p>
    <w:p w14:paraId="378D9EF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3.1.7. kartu su Prekėmis pateikti Pirkėjui visą būtiną dokumentaciją, įskaitant Prekių naudojimo ir priežiūros instrukcijas, bei konsultuoti Pirkėją kitais klausimais;</w:t>
      </w:r>
    </w:p>
    <w:p w14:paraId="4F18BA8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3.1.8. nenaudoti Pirkėjo Prekių ženklų ar pavadinimo jokioje reklamoje, leidiniuose ar kt. be išankstinio raštiško Pirkėjo sutikimo;</w:t>
      </w:r>
    </w:p>
    <w:p w14:paraId="02B9BC5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2A7B3EE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3.1.10. tinkamai vykdyti kitus įsipareigojimus, numatytus Sutartyje ir galiojančiuose Lietuvos Respublikos teisės aktuose.</w:t>
      </w:r>
    </w:p>
    <w:p w14:paraId="55281F7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3.2. Tiekėjas turi teisę gauti Prekių kainą su sąlyga, kad jis tinkamai vykdo šią Sutartį.</w:t>
      </w:r>
    </w:p>
    <w:p w14:paraId="7F4B43D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3.3. Tiekėjas turi kitas teises, numatytas Sutartyje ir Lietuvos Respublikos galiojančiuose teisės aktuose.</w:t>
      </w:r>
    </w:p>
    <w:p w14:paraId="05773AE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4. Pirkėjo teisės ir pareigos</w:t>
      </w:r>
    </w:p>
    <w:p w14:paraId="4A1B334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 Pirkėjas įsipareigoja:</w:t>
      </w:r>
    </w:p>
    <w:p w14:paraId="108B7E6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4.1.1. priimti Šalių sutartu laiku pristatytas Prekes, jeigu jos atitinka šios Sutarties ir Prekėms taikomus kitus kokybės reikalavimus;</w:t>
      </w:r>
    </w:p>
    <w:p w14:paraId="527C9A5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4.1.2. priėmimo metu patikrinti perduodamas Prekes bei po patikrinimo pasirašyti Prekių gavimo dokumentus;</w:t>
      </w:r>
    </w:p>
    <w:p w14:paraId="113AF26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4.1.3. sumokėti Sutarties kainą Sutarties specialiosiose sąlygose nustatyta tvarka ir terminais;</w:t>
      </w:r>
    </w:p>
    <w:p w14:paraId="1D71FC4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4.1.4. suteikti informaciją ir /ar dokumentus, būtinus Sutarčiai vykdyti;</w:t>
      </w:r>
    </w:p>
    <w:p w14:paraId="38E75B9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4.1.5. tinkamai vykdyti kitus įsipareigojimus, numatytus Sutartyje.</w:t>
      </w:r>
    </w:p>
    <w:p w14:paraId="1EB0E9F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Pirkėjas turi šios Sutarties bei Lietuvos Respublikoje galiojančių teisės aktų numatytas teises.</w:t>
      </w:r>
    </w:p>
    <w:p w14:paraId="040BD710"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 Sutarties kaina </w:t>
      </w:r>
      <w:r w:rsidR="00CC30D8" w:rsidRPr="00A87C7D">
        <w:rPr>
          <w:rFonts w:asciiTheme="majorHAnsi" w:hAnsiTheme="majorHAnsi" w:cstheme="majorHAnsi"/>
          <w:sz w:val="22"/>
          <w:szCs w:val="22"/>
          <w:lang w:val="lt-LT"/>
        </w:rPr>
        <w:t xml:space="preserve">ir </w:t>
      </w:r>
      <w:r w:rsidRPr="00A87C7D">
        <w:rPr>
          <w:rFonts w:asciiTheme="majorHAnsi" w:hAnsiTheme="majorHAnsi" w:cstheme="majorHAnsi"/>
          <w:sz w:val="22"/>
          <w:szCs w:val="22"/>
          <w:lang w:val="lt-LT"/>
        </w:rPr>
        <w:t>kainodaros taisyklės</w:t>
      </w:r>
    </w:p>
    <w:p w14:paraId="554634B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5.1. Sutarties kaina </w:t>
      </w:r>
      <w:r w:rsidR="00CC30D8" w:rsidRPr="00A87C7D">
        <w:rPr>
          <w:rFonts w:asciiTheme="majorHAnsi" w:hAnsiTheme="majorHAnsi" w:cstheme="majorHAnsi"/>
          <w:sz w:val="22"/>
          <w:szCs w:val="22"/>
          <w:lang w:val="lt-LT"/>
        </w:rPr>
        <w:t>ir</w:t>
      </w:r>
      <w:r w:rsidRPr="00A87C7D">
        <w:rPr>
          <w:rFonts w:asciiTheme="majorHAnsi" w:hAnsiTheme="majorHAnsi" w:cstheme="majorHAnsi"/>
          <w:sz w:val="22"/>
          <w:szCs w:val="22"/>
          <w:lang w:val="lt-LT"/>
        </w:rPr>
        <w:t xml:space="preserve"> kainodaros taisyklės nustatytos Sutarties specialiosiose sąlygose.</w:t>
      </w:r>
    </w:p>
    <w:p w14:paraId="01620BC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296AB85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5.2.1. transportavimo išlaidas;</w:t>
      </w:r>
    </w:p>
    <w:p w14:paraId="7E2DF24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5.2.2. pakavimo, pakrovimo, tranzito, iškrovimo, išpakavimo, tikrinimo, draudimo ir kitas su Prekių tiekimu susijusias išlaidas;</w:t>
      </w:r>
    </w:p>
    <w:p w14:paraId="43B3DCD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5.2.3. visas su dokumentų, kurių reikalauja Pirkėjas, rengimu ir pateikimu susijusias išlaidas;</w:t>
      </w:r>
    </w:p>
    <w:p w14:paraId="662B833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5.2.4. pristatytų Prekių surinkimo vietoje ir / arba paleidimo, ir / arba priežiūros išlaidas;</w:t>
      </w:r>
    </w:p>
    <w:p w14:paraId="2E55926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5.2.5. aprūpinimo įrankiais, reikalingais pristatytų Prekių surinkimui ir / arba priežiūrai, išlaidas;</w:t>
      </w:r>
    </w:p>
    <w:p w14:paraId="23DF10F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5.2.6. naudojimo ir priežiūros instrukcijų, numatytų Techninėje specifikacijoje, pateikimo išlaidas;</w:t>
      </w:r>
    </w:p>
    <w:p w14:paraId="3F9B153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5.2.7. Prekių garantinės priežiūros išlaidas.</w:t>
      </w:r>
    </w:p>
    <w:p w14:paraId="3B88F8D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6. Sutarties įvykdymo užtikrinimas</w:t>
      </w:r>
    </w:p>
    <w:p w14:paraId="10BFAD4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6.1. Sutarties specialiosiose sąlygose nurodytu terminu Tiekėjas pateikia Sutarties įvykdymo užtikrinimą. </w:t>
      </w:r>
      <w:r w:rsidR="008443F0" w:rsidRPr="00A87C7D">
        <w:rPr>
          <w:rFonts w:asciiTheme="majorHAnsi" w:hAnsiTheme="majorHAnsi" w:cstheme="majorHAnsi"/>
          <w:sz w:val="22"/>
          <w:szCs w:val="22"/>
          <w:lang w:val="lt-LT"/>
        </w:rPr>
        <w:t xml:space="preserve">Sutarties įvykdymo užtikrinime turi būti numatyta, kad Tiekėjas neturi teisės reikalauti, kad Pirkėjas pagrįstų savo reikalavimą. </w:t>
      </w:r>
      <w:r w:rsidRPr="00A87C7D">
        <w:rPr>
          <w:rFonts w:asciiTheme="majorHAnsi" w:hAnsiTheme="majorHAnsi" w:cstheme="majorHAnsi"/>
          <w:sz w:val="22"/>
          <w:szCs w:val="22"/>
          <w:lang w:val="lt-LT"/>
        </w:rPr>
        <w:t>Jei Tiekėjas per šį laikotarpį Sutarties įvykdymo užtikrinimo nepateikia, laikoma, kad Tiekėjas atsisakė sudaryti Sutartį.</w:t>
      </w:r>
    </w:p>
    <w:p w14:paraId="2467F7E1" w14:textId="77777777" w:rsidR="00EC2008" w:rsidRPr="00A87C7D" w:rsidRDefault="00EC2008"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6.2. Sutarties užtikrinančiame dokumente turi būti nurodyta</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numatyta, kad užtikrinimą teikianti įstaiga neatšaukiamai ir besąlygiškai įsipareigoja sumokėti pagal garantiją ar laidavimo raštą</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liudijimą</w:t>
      </w:r>
      <w:r w:rsidR="00EB24BA" w:rsidRPr="00A87C7D">
        <w:rPr>
          <w:rFonts w:asciiTheme="majorHAnsi" w:hAnsiTheme="majorHAnsi" w:cstheme="majorHAnsi"/>
          <w:sz w:val="22"/>
          <w:szCs w:val="22"/>
          <w:lang w:val="lt-LT"/>
        </w:rPr>
        <w:t xml:space="preserve"> Tiekėjui priklausančią sumą numatytą Sutarties specialiųjų salygų 4.1. p.</w:t>
      </w:r>
    </w:p>
    <w:p w14:paraId="439D403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Sutarties įvykdymo užtikrinimu garantuojama, kad Pirkėjui bus atlyginti nuostoliai, atsiradę Tiekėjui dėl jo kaltės pažeidus Sutartį.</w:t>
      </w:r>
      <w:r w:rsidR="00EC2008" w:rsidRPr="00A87C7D">
        <w:rPr>
          <w:rFonts w:asciiTheme="majorHAnsi" w:hAnsiTheme="majorHAnsi" w:cstheme="majorHAnsi"/>
          <w:sz w:val="22"/>
          <w:szCs w:val="22"/>
          <w:lang w:val="lt-LT"/>
        </w:rPr>
        <w:t xml:space="preserve"> </w:t>
      </w:r>
    </w:p>
    <w:p w14:paraId="02B550C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00E8B11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Sutarties įvykdymo užtikrinimas turi galioti visą Sutarties vykdymo laikotarpį.</w:t>
      </w:r>
    </w:p>
    <w:p w14:paraId="79DFA90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6</w:t>
      </w:r>
      <w:r w:rsidRPr="00A87C7D">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1464A6A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7</w:t>
      </w:r>
      <w:r w:rsidRPr="00A87C7D">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7459A94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8</w:t>
      </w:r>
      <w:r w:rsidRPr="00A87C7D">
        <w:rPr>
          <w:rFonts w:asciiTheme="majorHAnsi" w:hAnsiTheme="majorHAnsi" w:cstheme="majorHAnsi"/>
          <w:sz w:val="22"/>
          <w:szCs w:val="22"/>
          <w:lang w:val="lt-LT"/>
        </w:rPr>
        <w:t>. Sutarties įvykdymo užtikrinimas grąžinamas per 10 (dešimt) dienų nuo šio užtikrinimo galiojimo termino pabaigos, Tiekėjui pateikus raštišką prašymą. Tais atvejais, kai Sutarties įvykdymo užtikrinimui pasirenkama banko</w:t>
      </w:r>
      <w:r w:rsidR="00DF6934" w:rsidRPr="00A87C7D">
        <w:rPr>
          <w:rFonts w:asciiTheme="majorHAnsi" w:hAnsiTheme="majorHAnsi" w:cstheme="majorHAnsi"/>
          <w:sz w:val="22"/>
          <w:szCs w:val="22"/>
          <w:lang w:val="lt-LT"/>
        </w:rPr>
        <w:t xml:space="preserve"> ar kredito unijos</w:t>
      </w:r>
      <w:r w:rsidRPr="00A87C7D">
        <w:rPr>
          <w:rFonts w:asciiTheme="majorHAnsi" w:hAnsiTheme="majorHAnsi" w:cstheme="majorHAnsi"/>
          <w:sz w:val="22"/>
          <w:szCs w:val="22"/>
          <w:lang w:val="lt-LT"/>
        </w:rPr>
        <w:t xml:space="preserve"> garantija ir sutartiniai įsipareigojimai yra visiškai įvykdyti, tačiau garantijoje nustatytas garantijos terminas dar nėra pasibaigęs, Pirkėjas grąžina bankui </w:t>
      </w:r>
      <w:r w:rsidR="00DF6934" w:rsidRPr="00A87C7D">
        <w:rPr>
          <w:rFonts w:asciiTheme="majorHAnsi" w:hAnsiTheme="majorHAnsi" w:cstheme="majorHAnsi"/>
          <w:sz w:val="22"/>
          <w:szCs w:val="22"/>
          <w:lang w:val="lt-LT"/>
        </w:rPr>
        <w:t xml:space="preserve">ar kredito unijai </w:t>
      </w:r>
      <w:r w:rsidRPr="00A87C7D">
        <w:rPr>
          <w:rFonts w:asciiTheme="majorHAnsi" w:hAnsiTheme="majorHAnsi" w:cstheme="majorHAnsi"/>
          <w:sz w:val="22"/>
          <w:szCs w:val="22"/>
          <w:lang w:val="lt-LT"/>
        </w:rPr>
        <w:t>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EC028D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9</w:t>
      </w:r>
      <w:r w:rsidRPr="00A87C7D">
        <w:rPr>
          <w:rFonts w:asciiTheme="majorHAnsi" w:hAnsiTheme="majorHAnsi" w:cstheme="majorHAnsi"/>
          <w:sz w:val="22"/>
          <w:szCs w:val="22"/>
          <w:lang w:val="lt-LT"/>
        </w:rPr>
        <w:t>. Avansinio mokėjimo grąžinimo užtikrinimui taikomi Sutarties bendrųjų sąlygų 6.2, 6.3, 6.5, 6.6, 6.7</w:t>
      </w:r>
      <w:r w:rsidR="00EB24BA" w:rsidRPr="00A87C7D">
        <w:rPr>
          <w:rFonts w:asciiTheme="majorHAnsi" w:hAnsiTheme="majorHAnsi" w:cstheme="majorHAnsi"/>
          <w:sz w:val="22"/>
          <w:szCs w:val="22"/>
          <w:lang w:val="lt-LT"/>
        </w:rPr>
        <w:t>, 6.8</w:t>
      </w:r>
      <w:r w:rsidRPr="00A87C7D">
        <w:rPr>
          <w:rFonts w:asciiTheme="majorHAnsi" w:hAnsiTheme="majorHAnsi" w:cstheme="majorHAnsi"/>
          <w:sz w:val="22"/>
          <w:szCs w:val="22"/>
          <w:lang w:val="lt-LT"/>
        </w:rPr>
        <w:t xml:space="preserve"> punktai.</w:t>
      </w:r>
    </w:p>
    <w:p w14:paraId="1CEB9959"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7. Prekių tiekimo grafikas</w:t>
      </w:r>
    </w:p>
    <w:p w14:paraId="1566ABA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7.1. Prekių tiekimo grafike turi būti numatyta tvarka, kuria Tiekėjas vykdys Sutartį, įskaitant, bet neapsiribojant, Sutarties specialiosiose sąlygose numatytu Prekių instaliavimu, išbandymu, paleidimu, personalo apmokymu ir kt., Prekių pristatymu į pristatymo vietą ir kt. duomenų ar informacijos pateikimu, kurios Pirkėjas gali pagrįstai pareikalauti.</w:t>
      </w:r>
    </w:p>
    <w:p w14:paraId="1ED2C6C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7.2. Be Pirkėjo raštiško sutikimo negalimas joks Prekių tiekimo grafiko keitimas.</w:t>
      </w:r>
    </w:p>
    <w:p w14:paraId="171FCBB5"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8. Prekių tiekimo terminai ir vieta</w:t>
      </w:r>
    </w:p>
    <w:p w14:paraId="39D6A051"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8.1. Prekės Pirkėjui pristatomos ir perduodamos Sutarties specialiosiose sąlygose nurodytu adresu.</w:t>
      </w:r>
    </w:p>
    <w:p w14:paraId="79D11ACA"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8.2. Prekės yra tiekiamos Sutarties specialiosiose sąlygose nurodytais terminais.</w:t>
      </w:r>
    </w:p>
    <w:p w14:paraId="65FDAFA4"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9. Prekių naudojimo ir priežiūros instrukcijos</w:t>
      </w:r>
    </w:p>
    <w:p w14:paraId="504814F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9.1. Tiekėjas kartu su Prekėmis turi pateikti Pirkėjui naudojimo ir priežiūros instrukcijas, kuriose būtų detaliai aprašyta, kaip naudoti, prižiūrėti, reguliuoti ir taisyti bet kurias Prekes ar jų dalis.</w:t>
      </w:r>
    </w:p>
    <w:p w14:paraId="7858771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9.2. Techninėje specifikacijoje turi būti nurodyta naudojimo ir priežiūros instrukcijų kalba ir kopijų kiekis. Kol šios instrukcijos nepateikiamos Pirkėjui, laikoma, kad pateiktos ne visos Prekės.</w:t>
      </w:r>
    </w:p>
    <w:p w14:paraId="74DE35ED"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10. Prekių kokybė ir garantiniai įsipareigojimai</w:t>
      </w:r>
    </w:p>
    <w:p w14:paraId="0BC7AD5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651161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10.2. Jei per Sutarties specialiosiose sąlygose nurodytą garantinį terminą po Prekių</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FC9D23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10.3. Garantinių įsipareigojimų terminas yra dveji metai, jeigu Sutarties specialiosiose sąlygose nenumatyta kitaip. </w:t>
      </w:r>
      <w:r w:rsidR="007464ED" w:rsidRPr="00A87C7D">
        <w:rPr>
          <w:rFonts w:asciiTheme="majorHAnsi" w:hAnsiTheme="majorHAnsi" w:cstheme="majorHAnsi"/>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A87C7D">
        <w:rPr>
          <w:rFonts w:asciiTheme="majorHAnsi" w:hAnsiTheme="majorHAnsi" w:cstheme="majorHAnsi"/>
          <w:sz w:val="22"/>
          <w:szCs w:val="22"/>
          <w:lang w:val="lt-LT"/>
        </w:rPr>
        <w:t>.</w:t>
      </w:r>
    </w:p>
    <w:p w14:paraId="2C91671C"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11. Prekių perdavimas, nuosavybės teisės perėjimas, Prekių pakuotė</w:t>
      </w:r>
    </w:p>
    <w:p w14:paraId="612D77C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11.1. Tiekėjas pristato Prekes </w:t>
      </w:r>
      <w:r w:rsidR="006207BA" w:rsidRPr="00A87C7D">
        <w:rPr>
          <w:rFonts w:asciiTheme="majorHAnsi" w:hAnsiTheme="majorHAnsi" w:cstheme="majorHAnsi"/>
          <w:sz w:val="22"/>
          <w:szCs w:val="22"/>
          <w:lang w:val="lt-LT"/>
        </w:rPr>
        <w:t xml:space="preserve">Sutarties specialiųjų sąlygų 1.2/1.3 punkte </w:t>
      </w:r>
      <w:r w:rsidR="006207BA" w:rsidRPr="00A87C7D">
        <w:rPr>
          <w:rFonts w:asciiTheme="majorHAnsi" w:hAnsiTheme="majorHAnsi" w:cstheme="majorHAnsi"/>
          <w:i/>
          <w:color w:val="0070C0"/>
          <w:sz w:val="22"/>
          <w:szCs w:val="22"/>
          <w:lang w:val="lt-LT"/>
        </w:rPr>
        <w:t>(rašomas reikiamas specialiųjų sąlygų punktas)</w:t>
      </w:r>
      <w:r w:rsidR="006207BA" w:rsidRPr="00A87C7D">
        <w:rPr>
          <w:rFonts w:asciiTheme="majorHAnsi" w:hAnsiTheme="majorHAnsi" w:cstheme="majorHAnsi"/>
          <w:sz w:val="22"/>
          <w:szCs w:val="22"/>
          <w:lang w:val="lt-LT"/>
        </w:rPr>
        <w:t xml:space="preserve">  nurodytoje vietoje</w:t>
      </w:r>
      <w:r w:rsidRPr="00A87C7D">
        <w:rPr>
          <w:rFonts w:asciiTheme="majorHAnsi" w:hAnsiTheme="majorHAnsi" w:cstheme="majorHAnsi"/>
          <w:sz w:val="22"/>
          <w:szCs w:val="22"/>
          <w:lang w:val="lt-LT"/>
        </w:rPr>
        <w:t>.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28583E7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5C61582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1D7F08B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11.4. Prekių pakuotės turi būti paženklintos iš dviejų pusių nenuplaunamais dažais, nurodant Pirkėją, Tiekėją, Sutarties numerį, lydraščio, krovinio ir dėžės numerius, bruto ir neto svorį, dėžės matmenis, taip pat, reikalui esant, pateikiant kitas žodines ar simbolines nuorodas dėl elgsenos su Prekėmis.</w:t>
      </w:r>
    </w:p>
    <w:p w14:paraId="2D7D16D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32E1F3D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2154991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12. Šalių atsakomybė</w:t>
      </w:r>
    </w:p>
    <w:p w14:paraId="45819EE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8B91F4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12.2. Delspinigių dydis ir jų mokėjimo sąlygos nustatytos Sutarties specialiosiose sąlygose.</w:t>
      </w:r>
    </w:p>
    <w:p w14:paraId="10F235E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12.3. Delspinigių sumokėjimas neatleidžia Šalių nuo pareigos vykdyti šioje Sutartyje prisiimtus įsipareigojimus.</w:t>
      </w:r>
    </w:p>
    <w:p w14:paraId="370A6E21"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 xml:space="preserve">13. Nenugalimos jėgos aplinkybės </w:t>
      </w:r>
      <w:r w:rsidRPr="00A87C7D">
        <w:rPr>
          <w:rFonts w:asciiTheme="majorHAnsi" w:hAnsiTheme="majorHAnsi" w:cstheme="majorHAnsi"/>
          <w:i/>
          <w:iCs/>
          <w:sz w:val="22"/>
          <w:szCs w:val="22"/>
          <w:lang w:val="lt-LT"/>
        </w:rPr>
        <w:t>(force majeure)</w:t>
      </w:r>
    </w:p>
    <w:p w14:paraId="262FBCF5" w14:textId="77777777" w:rsidR="00D436CD"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13.1. </w:t>
      </w:r>
      <w:r w:rsidR="00D436CD" w:rsidRPr="00A87C7D">
        <w:rPr>
          <w:rFonts w:asciiTheme="majorHAnsi" w:hAnsiTheme="majorHAnsi" w:cstheme="majorHAnsi"/>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070DC19"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54B85D6F"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FE5479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xml:space="preserve">. Šalis, prašanti ją atleisti nuo atsakomybės, privalo, </w:t>
      </w:r>
      <w:r w:rsidR="00CB4704" w:rsidRPr="00A87C7D">
        <w:rPr>
          <w:rFonts w:asciiTheme="majorHAnsi" w:hAnsiTheme="majorHAnsi" w:cstheme="majorHAnsi"/>
          <w:sz w:val="22"/>
          <w:szCs w:val="22"/>
          <w:lang w:val="lt-LT"/>
        </w:rPr>
        <w:t xml:space="preserve">pateikti </w:t>
      </w:r>
      <w:r w:rsidRPr="00A87C7D">
        <w:rPr>
          <w:rFonts w:asciiTheme="majorHAnsi" w:hAnsiTheme="majorHAnsi" w:cstheme="majorHAnsi"/>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9F729C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A0B1959"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14. Šalių pareiškimai ir garantijos</w:t>
      </w:r>
    </w:p>
    <w:p w14:paraId="16D86BE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 Kiekviena iš Šalių pareiškia ir garantuoja kitai Šaliai, kad:</w:t>
      </w:r>
    </w:p>
    <w:p w14:paraId="07B097C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14.1.1. Šalis yra tinkamai įsteigta ir teisėtai veikia pagal Lietuvos Respublikos įstatymus;</w:t>
      </w:r>
    </w:p>
    <w:p w14:paraId="1CBC31E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14.1.2. Šalis atliko visus teisinius veiksmus, būtinus, kad Sutartis būtų tinkamai sudaryta ir galiotų, ir turi visus teisės aktais numatytus leidimus, licencijas, darbuotojus, reikalingus Prekėms tiekti;</w:t>
      </w:r>
    </w:p>
    <w:p w14:paraId="7AD2EE4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090C6D6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14.1.4. ši Sutartis yra Šaliai galiojantis, teisinis ir ją saistantis įsipareigojimas, kurio vykdymo galima pareikalauti pagal Sutarties sąlygas.</w:t>
      </w:r>
    </w:p>
    <w:p w14:paraId="3CCD6D5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15. Konfidencialumo įsipareigojimai</w:t>
      </w:r>
    </w:p>
    <w:p w14:paraId="2FE9996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2FAEA743"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16. Sutarties galiojimas</w:t>
      </w:r>
    </w:p>
    <w:p w14:paraId="5A537A9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16.1. Sutarties galiojimo terminas nustatytas Sutarties specialiosiose sąlygose.</w:t>
      </w:r>
    </w:p>
    <w:p w14:paraId="4F922CF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16.2. Jei bet kuri šios Sutarties nuostata tampa ar pripažįstama visiškai ar iš dalies negaliojančia, tai neturi įtakos kitų Sutarties nuostatų galiojimui.</w:t>
      </w:r>
    </w:p>
    <w:p w14:paraId="35D32E0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19ACFB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17. Sutarties pakeitimai</w:t>
      </w:r>
    </w:p>
    <w:p w14:paraId="2B205AC8" w14:textId="77777777" w:rsidR="006D08D6" w:rsidRPr="00A87C7D" w:rsidRDefault="009812AB"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sz w:val="22"/>
          <w:szCs w:val="22"/>
          <w:lang w:val="lt-LT"/>
        </w:rPr>
        <w:t>17.</w:t>
      </w:r>
      <w:r w:rsidR="006D08D6" w:rsidRPr="00A87C7D">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13476B53" w14:textId="77777777" w:rsidR="006D08D6" w:rsidRPr="00A87C7D" w:rsidRDefault="006D08D6"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5ED04C4" w14:textId="77777777" w:rsidR="00334E3E" w:rsidRPr="00A87C7D" w:rsidRDefault="00334E3E" w:rsidP="00A87C7D">
      <w:pPr>
        <w:pStyle w:val="Body2"/>
        <w:numPr>
          <w:ilvl w:val="1"/>
          <w:numId w:val="13"/>
        </w:numPr>
        <w:pBdr>
          <w:top w:val="nil"/>
          <w:left w:val="nil"/>
          <w:bottom w:val="nil"/>
          <w:right w:val="nil"/>
          <w:between w:val="nil"/>
          <w:bar w:val="nil"/>
        </w:pBdr>
        <w:spacing w:after="0"/>
        <w:ind w:left="0" w:firstLine="426"/>
        <w:rPr>
          <w:rFonts w:asciiTheme="majorHAnsi" w:hAnsiTheme="majorHAnsi" w:cstheme="majorHAnsi"/>
          <w:bCs/>
          <w:color w:val="auto"/>
          <w:lang w:eastAsia="en-US"/>
          <w14:textOutline w14:w="0" w14:cap="rnd" w14:cmpd="sng" w14:algn="ctr">
            <w14:noFill/>
            <w14:prstDash w14:val="solid"/>
            <w14:bevel/>
          </w14:textOutline>
        </w:rPr>
      </w:pPr>
      <w:bookmarkStart w:id="5" w:name="_Hlk120623002"/>
      <w:r w:rsidRPr="00A87C7D">
        <w:rPr>
          <w:rFonts w:asciiTheme="majorHAnsi" w:hAnsiTheme="majorHAnsi" w:cstheme="majorHAnsi"/>
          <w:bCs/>
          <w:color w:val="auto"/>
          <w:lang w:eastAsia="en-US"/>
          <w14:textOutline w14:w="0" w14:cap="rnd" w14:cmpd="sng" w14:algn="ctr">
            <w14:noFill/>
            <w14:prstDash w14:val="solid"/>
            <w14:bevel/>
          </w14:textOutline>
        </w:rPr>
        <w:lastRenderedPageBreak/>
        <w:t>Sutarties sąlygų keitimu nebus laikomas Sutarties sąlygų koregavimas Sutartyje numatytais atvejais, jeigu pakeitimo sąlygos buvo aiškiai, tiksliai ir nedviprasmiškai suformuluotos Pirkimo dokumentuose.</w:t>
      </w:r>
    </w:p>
    <w:p w14:paraId="60DC9879" w14:textId="77777777" w:rsidR="00334E3E" w:rsidRPr="00A87C7D" w:rsidRDefault="00334E3E" w:rsidP="00A87C7D">
      <w:pPr>
        <w:pStyle w:val="Sraopastraipa"/>
        <w:numPr>
          <w:ilvl w:val="1"/>
          <w:numId w:val="13"/>
        </w:numPr>
        <w:spacing w:after="200"/>
        <w:ind w:left="0" w:firstLine="426"/>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Visi Sutarties pakeitimai, papildymai ir priedai yra laikomi neatskiriama Sutarties dalimi ir galioja, jeigu jie yra sudaryti raštu ir patvirtinti Šalių įgaliotų atstovų parašais.</w:t>
      </w:r>
    </w:p>
    <w:bookmarkEnd w:id="5"/>
    <w:p w14:paraId="09D24435" w14:textId="77777777" w:rsidR="00D86184" w:rsidRPr="00A87C7D" w:rsidRDefault="00D86184" w:rsidP="00A87C7D">
      <w:pPr>
        <w:tabs>
          <w:tab w:val="num" w:pos="1729"/>
        </w:tabs>
        <w:jc w:val="both"/>
        <w:rPr>
          <w:rFonts w:asciiTheme="majorHAnsi" w:hAnsiTheme="majorHAnsi" w:cstheme="majorHAnsi"/>
          <w:b/>
          <w:sz w:val="22"/>
          <w:szCs w:val="22"/>
          <w:lang w:val="lt-LT"/>
        </w:rPr>
      </w:pPr>
    </w:p>
    <w:p w14:paraId="628F6E75"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18. Sutarties vykdymo sustabdymas</w:t>
      </w:r>
    </w:p>
    <w:p w14:paraId="338D6A1A" w14:textId="77777777" w:rsidR="00EC378E"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18.1. </w:t>
      </w:r>
      <w:r w:rsidR="00EC378E" w:rsidRPr="00A87C7D">
        <w:rPr>
          <w:rFonts w:asciiTheme="majorHAnsi" w:hAnsiTheme="majorHAnsi" w:cstheme="majorHAnsi"/>
          <w:b w:val="0"/>
          <w:sz w:val="22"/>
          <w:szCs w:val="22"/>
          <w:lang w:val="lt-LT"/>
        </w:rPr>
        <w:t>Sutarties vykdymas gali būti sustabdytas:</w:t>
      </w:r>
    </w:p>
    <w:p w14:paraId="532C3AFD"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18.1.1. dėl padarytų esminių Tiekėjo klaidų ir / ar Sutarties pažeidimų; Esminė klaidomis ir/ar pažeidimais laikomi atvejai, nurodyti  Sutarties bendrųjų sąlygų 20.3.2 punkte.</w:t>
      </w:r>
    </w:p>
    <w:p w14:paraId="62DFEA0E"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18.1.2. dėl trečiųjų šalių įtakos;</w:t>
      </w:r>
    </w:p>
    <w:p w14:paraId="4322F560"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18.1.3. dėl sustabdyto ir / ar trūkstamo finansavimo;</w:t>
      </w:r>
    </w:p>
    <w:p w14:paraId="2F2C38FF"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18.1.4. kai būtinas papildomas laikas įvykdyti papildomą viešąjį pirkimą;</w:t>
      </w:r>
    </w:p>
    <w:p w14:paraId="4E934F4D"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18.1.5. laiku nepateikta įranga, kurią privalo pateikti Pirkėjas.</w:t>
      </w:r>
    </w:p>
    <w:p w14:paraId="04560D73"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18.1.6. dėl bet kokio nenumatomo gamtos jėgų veikimo, kurio joks patyręs tiekėjas nebūtų galėjęs tikėtis;</w:t>
      </w:r>
    </w:p>
    <w:p w14:paraId="744EAB66"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18.1.7. dėl kitų aplinkybių, kurios nebuvo žinomos pirkimo vykdymo metu ar su kuriomis susidurtų bet kuris tiekėjas.</w:t>
      </w:r>
    </w:p>
    <w:p w14:paraId="091251DB"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18.2. Jeigu Sutartis stabdoma dėl priežasčių, nurodytų Sutarties bendrųjų sąlygų 18.1</w:t>
      </w:r>
      <w:r w:rsidR="00EC378E" w:rsidRPr="00A87C7D">
        <w:rPr>
          <w:rFonts w:asciiTheme="majorHAnsi" w:hAnsiTheme="majorHAnsi" w:cstheme="majorHAnsi"/>
          <w:b w:val="0"/>
          <w:sz w:val="22"/>
          <w:szCs w:val="22"/>
          <w:lang w:val="lt-LT"/>
        </w:rPr>
        <w:t>.1.</w:t>
      </w:r>
      <w:r w:rsidRPr="00A87C7D">
        <w:rPr>
          <w:rFonts w:asciiTheme="majorHAnsi" w:hAnsiTheme="majorHAnsi" w:cstheme="majorHAnsi"/>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A87C7D">
        <w:rPr>
          <w:rFonts w:asciiTheme="majorHAnsi" w:hAnsiTheme="majorHAnsi" w:cstheme="majorHAnsi"/>
          <w:b w:val="0"/>
          <w:sz w:val="22"/>
          <w:szCs w:val="22"/>
          <w:lang w:val="lt-LT"/>
        </w:rPr>
        <w:t xml:space="preserve"> </w:t>
      </w:r>
      <w:r w:rsidR="007F0C83" w:rsidRPr="00A87C7D">
        <w:rPr>
          <w:rFonts w:asciiTheme="majorHAnsi" w:hAnsiTheme="majorHAnsi" w:cstheme="majorHAnsi"/>
          <w:b w:val="0"/>
          <w:sz w:val="22"/>
          <w:szCs w:val="22"/>
          <w:lang w:val="lt-LT"/>
        </w:rPr>
        <w:t>punktą</w:t>
      </w:r>
      <w:r w:rsidRPr="00A87C7D">
        <w:rPr>
          <w:rFonts w:asciiTheme="majorHAnsi" w:hAnsiTheme="majorHAnsi" w:cstheme="majorHAnsi"/>
          <w:b w:val="0"/>
          <w:sz w:val="22"/>
          <w:szCs w:val="22"/>
          <w:lang w:val="lt-LT"/>
        </w:rPr>
        <w:t>).</w:t>
      </w:r>
    </w:p>
    <w:p w14:paraId="1EDB0452" w14:textId="77777777" w:rsidR="007A6D19" w:rsidRPr="00A87C7D" w:rsidRDefault="007A6D19" w:rsidP="00A87C7D">
      <w:pPr>
        <w:pStyle w:val="Statja"/>
        <w:spacing w:before="0"/>
        <w:rPr>
          <w:rFonts w:asciiTheme="majorHAnsi" w:hAnsiTheme="majorHAnsi" w:cstheme="majorHAnsi"/>
          <w:b w:val="0"/>
          <w:sz w:val="22"/>
          <w:szCs w:val="22"/>
          <w:lang w:val="lt-LT"/>
        </w:rPr>
      </w:pPr>
    </w:p>
    <w:p w14:paraId="53417563" w14:textId="77777777" w:rsidR="007A6D19" w:rsidRPr="00A87C7D" w:rsidRDefault="007A6D19" w:rsidP="00A87C7D">
      <w:pPr>
        <w:pStyle w:val="Statja"/>
        <w:numPr>
          <w:ilvl w:val="0"/>
          <w:numId w:val="15"/>
        </w:numPr>
        <w:spacing w:before="0"/>
        <w:ind w:hanging="556"/>
        <w:rPr>
          <w:rFonts w:asciiTheme="majorHAnsi" w:hAnsiTheme="majorHAnsi" w:cstheme="majorHAnsi"/>
          <w:sz w:val="22"/>
          <w:szCs w:val="22"/>
          <w:lang w:val="lt-LT"/>
        </w:rPr>
      </w:pPr>
      <w:r w:rsidRPr="00A87C7D">
        <w:rPr>
          <w:rFonts w:asciiTheme="majorHAnsi" w:hAnsiTheme="majorHAnsi" w:cstheme="majorHAnsi"/>
          <w:sz w:val="22"/>
          <w:szCs w:val="22"/>
          <w:lang w:val="lt-LT"/>
        </w:rPr>
        <w:t>Sutarties pažeidimas</w:t>
      </w:r>
    </w:p>
    <w:p w14:paraId="11412844" w14:textId="77777777" w:rsidR="007A6D19" w:rsidRPr="00A87C7D" w:rsidRDefault="007A6D19" w:rsidP="00A87C7D">
      <w:pPr>
        <w:pStyle w:val="Statja"/>
        <w:numPr>
          <w:ilvl w:val="1"/>
          <w:numId w:val="15"/>
        </w:numPr>
        <w:tabs>
          <w:tab w:val="left" w:pos="851"/>
        </w:tabs>
        <w:spacing w:before="0"/>
        <w:ind w:left="0" w:firstLine="284"/>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Jei Šalis nevykdo ar netinkamai vykdo savo įsipareigojimus pagal Sutartį, ji pažeidžia Sutartį. Vienai Šaliai pažeidus Sutartį, kita Šalis turi teisę naudotis bet kokiais teisėtais savo teisių gynimo būdais, įskaitant, bet neapsiribojant:</w:t>
      </w:r>
    </w:p>
    <w:p w14:paraId="0BB26F41"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19.1.1. reikalauti iš kitos Šalies tinkamai vykdyti sutartinius įsipareigojimus;</w:t>
      </w:r>
    </w:p>
    <w:p w14:paraId="5762CD14"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19.1.2. reikalauti atlyginti nuostolius;</w:t>
      </w:r>
    </w:p>
    <w:p w14:paraId="04626883"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19.1.3. pasinaudoti Sutarties įvykdymo užtikrinimu, jei toks reikalavimas buvo pirkimo sąlygose;</w:t>
      </w:r>
    </w:p>
    <w:p w14:paraId="4E5020D0"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19.1.4. reikalauti sumokėti Sutartyje nustatytas netesybas ir atlyginti nuostolius;</w:t>
      </w:r>
    </w:p>
    <w:p w14:paraId="7307A061"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19.1.5. nutraukti Sutartį Sutarties Bendrųjų sąlygų 20 </w:t>
      </w:r>
      <w:r w:rsidR="007F0C83" w:rsidRPr="00A87C7D">
        <w:rPr>
          <w:rFonts w:asciiTheme="majorHAnsi" w:hAnsiTheme="majorHAnsi" w:cstheme="majorHAnsi"/>
          <w:b w:val="0"/>
          <w:sz w:val="22"/>
          <w:szCs w:val="22"/>
          <w:lang w:val="lt-LT"/>
        </w:rPr>
        <w:t>punkte</w:t>
      </w:r>
      <w:r w:rsidRPr="00A87C7D">
        <w:rPr>
          <w:rFonts w:asciiTheme="majorHAnsi" w:hAnsiTheme="majorHAnsi" w:cstheme="majorHAnsi"/>
          <w:b w:val="0"/>
          <w:sz w:val="22"/>
          <w:szCs w:val="22"/>
          <w:lang w:val="lt-LT"/>
        </w:rPr>
        <w:t xml:space="preserve"> nustatyta tvarka.</w:t>
      </w:r>
    </w:p>
    <w:p w14:paraId="06A09AC2" w14:textId="77777777" w:rsidR="007A6D19" w:rsidRPr="00A87C7D" w:rsidRDefault="007A6D19" w:rsidP="00A87C7D">
      <w:pPr>
        <w:pStyle w:val="Statja"/>
        <w:spacing w:before="0"/>
        <w:rPr>
          <w:rFonts w:asciiTheme="majorHAnsi" w:hAnsiTheme="majorHAnsi" w:cstheme="majorHAnsi"/>
          <w:b w:val="0"/>
          <w:sz w:val="22"/>
          <w:szCs w:val="22"/>
          <w:lang w:val="lt-LT"/>
        </w:rPr>
      </w:pPr>
    </w:p>
    <w:p w14:paraId="5A5DBF25"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20. Sutarties nutraukimas</w:t>
      </w:r>
    </w:p>
    <w:p w14:paraId="597AD0E5"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20.1. Sutartis gali būti nutraukiama raštišku Šalių susitarimu.</w:t>
      </w:r>
    </w:p>
    <w:p w14:paraId="57ACD4F4"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20.2. Tiekėjas turi teisę vienašališkai nutraukti Sutartį tik dėl svarbių priežasčių</w:t>
      </w:r>
      <w:r w:rsidR="004267EF" w:rsidRPr="00A87C7D">
        <w:rPr>
          <w:rFonts w:asciiTheme="majorHAnsi" w:hAnsiTheme="majorHAnsi" w:cstheme="majorHAnsi"/>
          <w:b w:val="0"/>
          <w:sz w:val="22"/>
          <w:szCs w:val="22"/>
          <w:lang w:val="lt-LT"/>
        </w:rPr>
        <w:t>, kurios negali priklausyti nuo Tiekėjo valios</w:t>
      </w:r>
      <w:r w:rsidRPr="00A87C7D">
        <w:rPr>
          <w:rFonts w:asciiTheme="majorHAnsi" w:hAnsiTheme="majorHAnsi" w:cstheme="majorHAnsi"/>
          <w:b w:val="0"/>
          <w:sz w:val="22"/>
          <w:szCs w:val="22"/>
          <w:lang w:val="lt-LT"/>
        </w:rPr>
        <w:t xml:space="preserve">. </w:t>
      </w:r>
      <w:r w:rsidR="004267EF" w:rsidRPr="00A87C7D">
        <w:rPr>
          <w:rFonts w:asciiTheme="majorHAnsi" w:hAnsiTheme="majorHAnsi" w:cstheme="majorHAnsi"/>
          <w:b w:val="0"/>
          <w:sz w:val="22"/>
          <w:szCs w:val="22"/>
          <w:lang w:val="lt-LT"/>
        </w:rPr>
        <w:t>Jeigu Tiekėjas vienašališkai nutraukia Sutartį be svarbių priežasčių, toks Sutarties nutraukimas bus laikomas esminiu Sutarties pažeidimu. Bet kuriuo vienašališko Sutarties nutraukimo</w:t>
      </w:r>
      <w:r w:rsidRPr="00A87C7D">
        <w:rPr>
          <w:rFonts w:asciiTheme="majorHAnsi" w:hAnsiTheme="majorHAnsi" w:cstheme="majorHAnsi"/>
          <w:b w:val="0"/>
          <w:sz w:val="22"/>
          <w:szCs w:val="22"/>
          <w:lang w:val="lt-LT"/>
        </w:rPr>
        <w:t xml:space="preserve"> atveju Tiekėjas privalo visiškai atlyginti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patirtus tiesioginius nuostolius.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A87C7D">
        <w:rPr>
          <w:rFonts w:asciiTheme="majorHAnsi" w:hAnsiTheme="majorHAnsi" w:cstheme="majorHAnsi"/>
          <w:b w:val="0"/>
          <w:sz w:val="22"/>
          <w:szCs w:val="22"/>
          <w:lang w:val="lt-LT"/>
        </w:rPr>
        <w:t xml:space="preserve"> </w:t>
      </w:r>
    </w:p>
    <w:p w14:paraId="1C7286D5"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 Pirkėjas turi teisę vienašališkai nutraukti Sutartį šiais atvejais:</w:t>
      </w:r>
    </w:p>
    <w:p w14:paraId="70AB6C52"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7B6788E9"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 dėl esminio Sutarties pažeidimo. Esminiu Sutarties pažeidimu laikomi atvejai numatyti Lietuvos Respublikos civilinio kodekso 6.217 straipsnio 2 dalyje, taip pat šie atvejai:</w:t>
      </w:r>
    </w:p>
    <w:p w14:paraId="4DFC4E0D"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20.3.2.1. kai Tiekėjas nepatiekė Prekių daugiau kaip per 30 kalendorinių dienų;</w:t>
      </w:r>
    </w:p>
    <w:p w14:paraId="634B28DB"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20.3.2.2. kai Tiekėjas per Pirkėjo nustatytą protingą terminą nepašalino Sutarties vykdymo trūkumų;</w:t>
      </w:r>
    </w:p>
    <w:p w14:paraId="556B351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20.3.2.3. kai Pirkėjas patiria nuostolius dėl to, kad Tiekėjas Sutartyje nustatytą esminę sąlygą vykdo su dideliais arba nuolatiniais trūkumais;</w:t>
      </w:r>
    </w:p>
    <w:p w14:paraId="0CE1BEC1"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20.3.2.4. kai Tiekėjas </w:t>
      </w:r>
      <w:r w:rsidR="006540F1" w:rsidRPr="00A87C7D">
        <w:rPr>
          <w:rFonts w:asciiTheme="majorHAnsi" w:hAnsiTheme="majorHAnsi" w:cstheme="majorHAnsi"/>
          <w:b w:val="0"/>
          <w:sz w:val="22"/>
          <w:szCs w:val="22"/>
          <w:lang w:val="lt-LT"/>
        </w:rPr>
        <w:t xml:space="preserve">pasitelkia naują arba pakeičia esamą subtiekėją (subtiekėjus) pažeisdamas Sutarties specialiųjų sąlygų 7 </w:t>
      </w:r>
      <w:r w:rsidR="00E571CE" w:rsidRPr="00A87C7D">
        <w:rPr>
          <w:rFonts w:asciiTheme="majorHAnsi" w:hAnsiTheme="majorHAnsi" w:cstheme="majorHAnsi"/>
          <w:b w:val="0"/>
          <w:sz w:val="22"/>
          <w:szCs w:val="22"/>
          <w:lang w:val="lt-LT"/>
        </w:rPr>
        <w:t>punkte</w:t>
      </w:r>
      <w:r w:rsidR="006540F1" w:rsidRPr="00A87C7D">
        <w:rPr>
          <w:rFonts w:asciiTheme="majorHAnsi" w:hAnsiTheme="majorHAnsi" w:cstheme="majorHAnsi"/>
          <w:b w:val="0"/>
          <w:sz w:val="22"/>
          <w:szCs w:val="22"/>
          <w:lang w:val="lt-LT"/>
        </w:rPr>
        <w:t xml:space="preserve"> nustatytą tvarką. </w:t>
      </w:r>
    </w:p>
    <w:p w14:paraId="4B5FB972"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20.3.2.5. kai Tiekėjas nesilaiko Sutartyje nustatytos kainos (įkainių).</w:t>
      </w:r>
    </w:p>
    <w:p w14:paraId="325A2142"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20.3.3. kai Tiekėjas bankrutuoja arba yra likviduojamas, sustabdo ūkinę veiklą arba įstatymuose ir kituose teisės aktuose numatyta tvarka susidaro analogiška situacija; </w:t>
      </w:r>
    </w:p>
    <w:p w14:paraId="46BAA87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lastRenderedPageBreak/>
        <w:t>20.3.4. kai keičiasi Tiekėjo organizacinė struktūra – juridinis statusas, pobūdis ar valdymo struktūra ir tai gali turėti įtakos tinkamam Sutarties įvykdymui.</w:t>
      </w:r>
    </w:p>
    <w:p w14:paraId="01DD7549"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20.4. Kai Sutartis nutraukiama Sutarties bendrųjų sąlygų 20.3. punkte nurodytais pagrindais, Pirkėjas apie Sutarties nutraukimą privalo iš anksto pranešti prieš 14 (keturiolika) kalendorinių dienų.</w:t>
      </w:r>
    </w:p>
    <w:p w14:paraId="27E930C3"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38006802"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02A2E3EE"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3E0ED4B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21. Ginčų nagrinėjimo tvarka</w:t>
      </w:r>
    </w:p>
    <w:p w14:paraId="5A032D4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46EBC6A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5E306BFA"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22. Baigiamosios nuostatos</w:t>
      </w:r>
    </w:p>
    <w:p w14:paraId="02AB2C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22.1. Nė viena Šalis neturi teisės perleisti visų arba dalies teisių ir pareigų pagal šią Sutartį jokiai trečiajai šaliai be išankstinio raštiško kitos Šalies sutikimo.</w:t>
      </w:r>
    </w:p>
    <w:p w14:paraId="7BE8BCB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A9CD98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22.3. Visus kitus klausimus, kurie neaptarti Sutartyje, reguliuoja Lietuvos Respublikos teisės aktai.</w:t>
      </w:r>
    </w:p>
    <w:p w14:paraId="5E51019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22.4. Sutartis yra Sutarties Šalių perskaityta, jų suprasta ir jos autentiškumas patvirtintas </w:t>
      </w:r>
      <w:r w:rsidR="00BD69E1" w:rsidRPr="00A87C7D">
        <w:rPr>
          <w:rFonts w:asciiTheme="majorHAnsi" w:hAnsiTheme="majorHAnsi" w:cstheme="majorHAnsi"/>
          <w:sz w:val="22"/>
          <w:szCs w:val="22"/>
          <w:lang w:val="lt-LT"/>
        </w:rPr>
        <w:t xml:space="preserve">kiekvienos </w:t>
      </w:r>
      <w:r w:rsidRPr="00A87C7D">
        <w:rPr>
          <w:rFonts w:asciiTheme="majorHAnsi" w:hAnsiTheme="majorHAnsi" w:cstheme="majorHAnsi"/>
          <w:sz w:val="22"/>
          <w:szCs w:val="22"/>
          <w:lang w:val="lt-LT"/>
        </w:rPr>
        <w:t xml:space="preserve">Šalies tinkamus įgaliojimus turinčių asmenų </w:t>
      </w:r>
      <w:r w:rsidR="00BD69E1" w:rsidRPr="00A87C7D">
        <w:rPr>
          <w:rFonts w:asciiTheme="majorHAnsi" w:hAnsiTheme="majorHAnsi" w:cstheme="majorHAnsi"/>
          <w:sz w:val="22"/>
          <w:szCs w:val="22"/>
          <w:lang w:val="lt-LT"/>
        </w:rPr>
        <w:t>fiziniais arba elekt</w:t>
      </w:r>
      <w:r w:rsidR="00A87C7D" w:rsidRPr="00A87C7D">
        <w:rPr>
          <w:rFonts w:asciiTheme="majorHAnsi" w:hAnsiTheme="majorHAnsi" w:cstheme="majorHAnsi"/>
          <w:sz w:val="22"/>
          <w:szCs w:val="22"/>
          <w:lang w:val="lt-LT"/>
        </w:rPr>
        <w:t>r</w:t>
      </w:r>
      <w:r w:rsidR="00BD69E1" w:rsidRPr="00A87C7D">
        <w:rPr>
          <w:rFonts w:asciiTheme="majorHAnsi" w:hAnsiTheme="majorHAnsi" w:cstheme="majorHAnsi"/>
          <w:sz w:val="22"/>
          <w:szCs w:val="22"/>
          <w:lang w:val="lt-LT"/>
        </w:rPr>
        <w:t xml:space="preserve">oniniais </w:t>
      </w:r>
      <w:r w:rsidRPr="00A87C7D">
        <w:rPr>
          <w:rFonts w:asciiTheme="majorHAnsi" w:hAnsiTheme="majorHAnsi" w:cstheme="majorHAnsi"/>
          <w:sz w:val="22"/>
          <w:szCs w:val="22"/>
          <w:lang w:val="lt-LT"/>
        </w:rPr>
        <w:t>parašais</w:t>
      </w:r>
      <w:r w:rsidR="00BD69E1" w:rsidRPr="00A87C7D">
        <w:rPr>
          <w:rFonts w:asciiTheme="majorHAnsi" w:hAnsiTheme="majorHAnsi" w:cstheme="majorHAnsi"/>
          <w:sz w:val="22"/>
          <w:szCs w:val="22"/>
          <w:lang w:val="lt-LT"/>
        </w:rPr>
        <w:t>.</w:t>
      </w:r>
    </w:p>
    <w:p w14:paraId="64B765AF" w14:textId="77777777" w:rsidR="009812AB" w:rsidRPr="00A87C7D" w:rsidRDefault="009812AB" w:rsidP="00A87C7D">
      <w:pPr>
        <w:pStyle w:val="BodyText1"/>
        <w:jc w:val="center"/>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w:t>
      </w:r>
    </w:p>
    <w:p w14:paraId="6AC4C443" w14:textId="77777777" w:rsidR="009812AB" w:rsidRPr="00A87C7D" w:rsidRDefault="009812AB" w:rsidP="00A87C7D">
      <w:pPr>
        <w:pStyle w:val="BodyText1"/>
        <w:jc w:val="center"/>
        <w:rPr>
          <w:rFonts w:asciiTheme="majorHAnsi" w:hAnsiTheme="majorHAnsi" w:cstheme="majorHAnsi"/>
          <w:sz w:val="22"/>
          <w:szCs w:val="22"/>
          <w:lang w:val="lt-LT"/>
        </w:rPr>
      </w:pPr>
    </w:p>
    <w:p w14:paraId="19AA2871" w14:textId="77777777" w:rsidR="009812AB" w:rsidRPr="00A87C7D" w:rsidRDefault="009812AB" w:rsidP="00A87C7D">
      <w:pPr>
        <w:pStyle w:val="BodyText1"/>
        <w:jc w:val="center"/>
        <w:rPr>
          <w:rFonts w:asciiTheme="majorHAnsi" w:hAnsiTheme="majorHAnsi" w:cstheme="majorHAnsi"/>
          <w:sz w:val="22"/>
          <w:szCs w:val="22"/>
          <w:lang w:val="lt-LT"/>
        </w:rPr>
      </w:pPr>
    </w:p>
    <w:sectPr w:rsidR="009812AB" w:rsidRPr="00A87C7D" w:rsidSect="008C2B2B">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Courier New"/>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2" w15:restartNumberingAfterBreak="0">
    <w:nsid w:val="2D2C213F"/>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06B340F"/>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B0E0D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DCC17DA"/>
    <w:multiLevelType w:val="hybridMultilevel"/>
    <w:tmpl w:val="8744A04C"/>
    <w:lvl w:ilvl="0" w:tplc="04270001">
      <w:start w:val="1"/>
      <w:numFmt w:val="bullet"/>
      <w:lvlText w:val=""/>
      <w:lvlJc w:val="left"/>
      <w:pPr>
        <w:ind w:left="1488" w:hanging="360"/>
      </w:pPr>
      <w:rPr>
        <w:rFonts w:ascii="Symbol" w:hAnsi="Symbol" w:hint="default"/>
      </w:rPr>
    </w:lvl>
    <w:lvl w:ilvl="1" w:tplc="04270003" w:tentative="1">
      <w:start w:val="1"/>
      <w:numFmt w:val="bullet"/>
      <w:lvlText w:val="o"/>
      <w:lvlJc w:val="left"/>
      <w:pPr>
        <w:ind w:left="2208" w:hanging="360"/>
      </w:pPr>
      <w:rPr>
        <w:rFonts w:ascii="Courier New" w:hAnsi="Courier New" w:cs="Courier New" w:hint="default"/>
      </w:rPr>
    </w:lvl>
    <w:lvl w:ilvl="2" w:tplc="04270005" w:tentative="1">
      <w:start w:val="1"/>
      <w:numFmt w:val="bullet"/>
      <w:lvlText w:val=""/>
      <w:lvlJc w:val="left"/>
      <w:pPr>
        <w:ind w:left="2928" w:hanging="360"/>
      </w:pPr>
      <w:rPr>
        <w:rFonts w:ascii="Wingdings" w:hAnsi="Wingdings" w:hint="default"/>
      </w:rPr>
    </w:lvl>
    <w:lvl w:ilvl="3" w:tplc="04270001" w:tentative="1">
      <w:start w:val="1"/>
      <w:numFmt w:val="bullet"/>
      <w:lvlText w:val=""/>
      <w:lvlJc w:val="left"/>
      <w:pPr>
        <w:ind w:left="3648" w:hanging="360"/>
      </w:pPr>
      <w:rPr>
        <w:rFonts w:ascii="Symbol" w:hAnsi="Symbol" w:hint="default"/>
      </w:rPr>
    </w:lvl>
    <w:lvl w:ilvl="4" w:tplc="04270003" w:tentative="1">
      <w:start w:val="1"/>
      <w:numFmt w:val="bullet"/>
      <w:lvlText w:val="o"/>
      <w:lvlJc w:val="left"/>
      <w:pPr>
        <w:ind w:left="4368" w:hanging="360"/>
      </w:pPr>
      <w:rPr>
        <w:rFonts w:ascii="Courier New" w:hAnsi="Courier New" w:cs="Courier New" w:hint="default"/>
      </w:rPr>
    </w:lvl>
    <w:lvl w:ilvl="5" w:tplc="04270005" w:tentative="1">
      <w:start w:val="1"/>
      <w:numFmt w:val="bullet"/>
      <w:lvlText w:val=""/>
      <w:lvlJc w:val="left"/>
      <w:pPr>
        <w:ind w:left="5088" w:hanging="360"/>
      </w:pPr>
      <w:rPr>
        <w:rFonts w:ascii="Wingdings" w:hAnsi="Wingdings" w:hint="default"/>
      </w:rPr>
    </w:lvl>
    <w:lvl w:ilvl="6" w:tplc="04270001" w:tentative="1">
      <w:start w:val="1"/>
      <w:numFmt w:val="bullet"/>
      <w:lvlText w:val=""/>
      <w:lvlJc w:val="left"/>
      <w:pPr>
        <w:ind w:left="5808" w:hanging="360"/>
      </w:pPr>
      <w:rPr>
        <w:rFonts w:ascii="Symbol" w:hAnsi="Symbol" w:hint="default"/>
      </w:rPr>
    </w:lvl>
    <w:lvl w:ilvl="7" w:tplc="04270003" w:tentative="1">
      <w:start w:val="1"/>
      <w:numFmt w:val="bullet"/>
      <w:lvlText w:val="o"/>
      <w:lvlJc w:val="left"/>
      <w:pPr>
        <w:ind w:left="6528" w:hanging="360"/>
      </w:pPr>
      <w:rPr>
        <w:rFonts w:ascii="Courier New" w:hAnsi="Courier New" w:cs="Courier New" w:hint="default"/>
      </w:rPr>
    </w:lvl>
    <w:lvl w:ilvl="8" w:tplc="04270005" w:tentative="1">
      <w:start w:val="1"/>
      <w:numFmt w:val="bullet"/>
      <w:lvlText w:val=""/>
      <w:lvlJc w:val="left"/>
      <w:pPr>
        <w:ind w:left="724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243682E"/>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11"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2" w15:restartNumberingAfterBreak="0">
    <w:nsid w:val="6E091DC5"/>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0DA309B"/>
    <w:multiLevelType w:val="multilevel"/>
    <w:tmpl w:val="E0585174"/>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79392799">
    <w:abstractNumId w:val="16"/>
  </w:num>
  <w:num w:numId="2" w16cid:durableId="953245022">
    <w:abstractNumId w:val="11"/>
  </w:num>
  <w:num w:numId="3" w16cid:durableId="1996640016">
    <w:abstractNumId w:val="9"/>
  </w:num>
  <w:num w:numId="4" w16cid:durableId="435171234">
    <w:abstractNumId w:val="6"/>
  </w:num>
  <w:num w:numId="5" w16cid:durableId="612783900">
    <w:abstractNumId w:val="0"/>
  </w:num>
  <w:num w:numId="6" w16cid:durableId="1707677262">
    <w:abstractNumId w:val="8"/>
  </w:num>
  <w:num w:numId="7" w16cid:durableId="1589339820">
    <w:abstractNumId w:val="3"/>
  </w:num>
  <w:num w:numId="8" w16cid:durableId="1867256996">
    <w:abstractNumId w:val="13"/>
  </w:num>
  <w:num w:numId="9" w16cid:durableId="2211383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6245274">
    <w:abstractNumId w:val="1"/>
  </w:num>
  <w:num w:numId="11" w16cid:durableId="1516576953">
    <w:abstractNumId w:val="4"/>
  </w:num>
  <w:num w:numId="12" w16cid:durableId="190580320">
    <w:abstractNumId w:val="7"/>
  </w:num>
  <w:num w:numId="13" w16cid:durableId="1466462120">
    <w:abstractNumId w:val="14"/>
  </w:num>
  <w:num w:numId="14" w16cid:durableId="898251743">
    <w:abstractNumId w:val="2"/>
  </w:num>
  <w:num w:numId="15" w16cid:durableId="846136261">
    <w:abstractNumId w:val="10"/>
  </w:num>
  <w:num w:numId="16" w16cid:durableId="906957787">
    <w:abstractNumId w:val="12"/>
  </w:num>
  <w:num w:numId="17" w16cid:durableId="2107114173">
    <w:abstractNumId w:val="5"/>
  </w:num>
  <w:num w:numId="18" w16cid:durableId="2166729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65F"/>
    <w:rsid w:val="00002E5A"/>
    <w:rsid w:val="0001594B"/>
    <w:rsid w:val="000176F7"/>
    <w:rsid w:val="000178D9"/>
    <w:rsid w:val="00034450"/>
    <w:rsid w:val="000413B4"/>
    <w:rsid w:val="00043977"/>
    <w:rsid w:val="00043BBD"/>
    <w:rsid w:val="00045D58"/>
    <w:rsid w:val="00045F70"/>
    <w:rsid w:val="000500B7"/>
    <w:rsid w:val="00061CCA"/>
    <w:rsid w:val="00067D45"/>
    <w:rsid w:val="0007112F"/>
    <w:rsid w:val="00093C6E"/>
    <w:rsid w:val="000952DA"/>
    <w:rsid w:val="000954CB"/>
    <w:rsid w:val="000C4D92"/>
    <w:rsid w:val="000C5158"/>
    <w:rsid w:val="000D7BD7"/>
    <w:rsid w:val="000E104C"/>
    <w:rsid w:val="000E7A7C"/>
    <w:rsid w:val="00100BFA"/>
    <w:rsid w:val="00105FC5"/>
    <w:rsid w:val="0011227E"/>
    <w:rsid w:val="00127BD2"/>
    <w:rsid w:val="00127D8F"/>
    <w:rsid w:val="00132E5A"/>
    <w:rsid w:val="00142DE2"/>
    <w:rsid w:val="00144E2F"/>
    <w:rsid w:val="00162517"/>
    <w:rsid w:val="0016372D"/>
    <w:rsid w:val="00165ACD"/>
    <w:rsid w:val="00175F94"/>
    <w:rsid w:val="00176661"/>
    <w:rsid w:val="00193AAF"/>
    <w:rsid w:val="00197BD5"/>
    <w:rsid w:val="001A658D"/>
    <w:rsid w:val="001B28BB"/>
    <w:rsid w:val="001D1B29"/>
    <w:rsid w:val="001E4A61"/>
    <w:rsid w:val="001E7256"/>
    <w:rsid w:val="001F1C6A"/>
    <w:rsid w:val="001F4024"/>
    <w:rsid w:val="001F6C7F"/>
    <w:rsid w:val="0021397C"/>
    <w:rsid w:val="00223191"/>
    <w:rsid w:val="00230619"/>
    <w:rsid w:val="00231DD2"/>
    <w:rsid w:val="00235BF1"/>
    <w:rsid w:val="002443C3"/>
    <w:rsid w:val="00255141"/>
    <w:rsid w:val="002618DD"/>
    <w:rsid w:val="00273611"/>
    <w:rsid w:val="00273FFA"/>
    <w:rsid w:val="002819A9"/>
    <w:rsid w:val="002835D6"/>
    <w:rsid w:val="00283924"/>
    <w:rsid w:val="00284FD2"/>
    <w:rsid w:val="002A3869"/>
    <w:rsid w:val="002E11E6"/>
    <w:rsid w:val="002E14EC"/>
    <w:rsid w:val="002F1C95"/>
    <w:rsid w:val="002F277D"/>
    <w:rsid w:val="003021E5"/>
    <w:rsid w:val="003141DB"/>
    <w:rsid w:val="00327E29"/>
    <w:rsid w:val="00334E3E"/>
    <w:rsid w:val="00336C5C"/>
    <w:rsid w:val="00366090"/>
    <w:rsid w:val="00375CBD"/>
    <w:rsid w:val="003761BD"/>
    <w:rsid w:val="003A679F"/>
    <w:rsid w:val="003B2A44"/>
    <w:rsid w:val="003B3FD8"/>
    <w:rsid w:val="003B4BAD"/>
    <w:rsid w:val="003B4EAA"/>
    <w:rsid w:val="003C50B7"/>
    <w:rsid w:val="003C6867"/>
    <w:rsid w:val="003D6279"/>
    <w:rsid w:val="003F03AB"/>
    <w:rsid w:val="003F06B8"/>
    <w:rsid w:val="003F1B2D"/>
    <w:rsid w:val="003F1FC7"/>
    <w:rsid w:val="00425566"/>
    <w:rsid w:val="004267EF"/>
    <w:rsid w:val="00426BBB"/>
    <w:rsid w:val="004317EF"/>
    <w:rsid w:val="00433BA4"/>
    <w:rsid w:val="00434B16"/>
    <w:rsid w:val="00445D21"/>
    <w:rsid w:val="00460626"/>
    <w:rsid w:val="00464643"/>
    <w:rsid w:val="0046791A"/>
    <w:rsid w:val="00475F09"/>
    <w:rsid w:val="00477EA4"/>
    <w:rsid w:val="00480046"/>
    <w:rsid w:val="00481D00"/>
    <w:rsid w:val="004A1A10"/>
    <w:rsid w:val="004A4338"/>
    <w:rsid w:val="004B3AEA"/>
    <w:rsid w:val="004B4DBC"/>
    <w:rsid w:val="004D0054"/>
    <w:rsid w:val="004D6118"/>
    <w:rsid w:val="004F1294"/>
    <w:rsid w:val="004F3C7D"/>
    <w:rsid w:val="005019B0"/>
    <w:rsid w:val="005039EF"/>
    <w:rsid w:val="005073F0"/>
    <w:rsid w:val="00512B68"/>
    <w:rsid w:val="00517EDD"/>
    <w:rsid w:val="0053280E"/>
    <w:rsid w:val="00546FD5"/>
    <w:rsid w:val="005600D0"/>
    <w:rsid w:val="00573453"/>
    <w:rsid w:val="00574E70"/>
    <w:rsid w:val="00583EA5"/>
    <w:rsid w:val="00585534"/>
    <w:rsid w:val="005905BB"/>
    <w:rsid w:val="005A0E22"/>
    <w:rsid w:val="005A680A"/>
    <w:rsid w:val="005A7639"/>
    <w:rsid w:val="005B1D4B"/>
    <w:rsid w:val="005B6E0B"/>
    <w:rsid w:val="005C4517"/>
    <w:rsid w:val="005E64CE"/>
    <w:rsid w:val="005F1213"/>
    <w:rsid w:val="005F3EAA"/>
    <w:rsid w:val="006207BA"/>
    <w:rsid w:val="00623309"/>
    <w:rsid w:val="006246CB"/>
    <w:rsid w:val="00626164"/>
    <w:rsid w:val="006273BA"/>
    <w:rsid w:val="00634C74"/>
    <w:rsid w:val="00647D71"/>
    <w:rsid w:val="006540F1"/>
    <w:rsid w:val="0065507C"/>
    <w:rsid w:val="00675EC2"/>
    <w:rsid w:val="00676EC1"/>
    <w:rsid w:val="00677EFF"/>
    <w:rsid w:val="00681E34"/>
    <w:rsid w:val="006935B6"/>
    <w:rsid w:val="00695537"/>
    <w:rsid w:val="006958D2"/>
    <w:rsid w:val="006A59D1"/>
    <w:rsid w:val="006C17C5"/>
    <w:rsid w:val="006D08D6"/>
    <w:rsid w:val="006E1D81"/>
    <w:rsid w:val="006E771B"/>
    <w:rsid w:val="006F76E0"/>
    <w:rsid w:val="00703D89"/>
    <w:rsid w:val="00712408"/>
    <w:rsid w:val="007130FE"/>
    <w:rsid w:val="00722A99"/>
    <w:rsid w:val="00726752"/>
    <w:rsid w:val="007464ED"/>
    <w:rsid w:val="00746761"/>
    <w:rsid w:val="00750477"/>
    <w:rsid w:val="007549AC"/>
    <w:rsid w:val="00760A7C"/>
    <w:rsid w:val="007627AF"/>
    <w:rsid w:val="007674EE"/>
    <w:rsid w:val="0077164A"/>
    <w:rsid w:val="00774349"/>
    <w:rsid w:val="0077763C"/>
    <w:rsid w:val="0078225B"/>
    <w:rsid w:val="007864E7"/>
    <w:rsid w:val="00790978"/>
    <w:rsid w:val="007910AE"/>
    <w:rsid w:val="007944C2"/>
    <w:rsid w:val="007A6243"/>
    <w:rsid w:val="007A6D19"/>
    <w:rsid w:val="007B0023"/>
    <w:rsid w:val="007C169A"/>
    <w:rsid w:val="007D31DF"/>
    <w:rsid w:val="007F0C83"/>
    <w:rsid w:val="00820808"/>
    <w:rsid w:val="00826C95"/>
    <w:rsid w:val="00836F0B"/>
    <w:rsid w:val="00837B2D"/>
    <w:rsid w:val="00842880"/>
    <w:rsid w:val="008443F0"/>
    <w:rsid w:val="00846BA1"/>
    <w:rsid w:val="0085418C"/>
    <w:rsid w:val="0085663C"/>
    <w:rsid w:val="0086065F"/>
    <w:rsid w:val="00860C4A"/>
    <w:rsid w:val="00860EB0"/>
    <w:rsid w:val="00871365"/>
    <w:rsid w:val="00874BBA"/>
    <w:rsid w:val="00880A7F"/>
    <w:rsid w:val="00896A21"/>
    <w:rsid w:val="00897B1F"/>
    <w:rsid w:val="008B6DCA"/>
    <w:rsid w:val="008C00B2"/>
    <w:rsid w:val="008C2B2B"/>
    <w:rsid w:val="008D3AC8"/>
    <w:rsid w:val="008D775E"/>
    <w:rsid w:val="008E4D83"/>
    <w:rsid w:val="0091784A"/>
    <w:rsid w:val="009268FC"/>
    <w:rsid w:val="00934F1B"/>
    <w:rsid w:val="00936BA9"/>
    <w:rsid w:val="00937CF5"/>
    <w:rsid w:val="009418BA"/>
    <w:rsid w:val="00942A39"/>
    <w:rsid w:val="00943D33"/>
    <w:rsid w:val="00970FA8"/>
    <w:rsid w:val="009812AB"/>
    <w:rsid w:val="009A3CFB"/>
    <w:rsid w:val="009C01DC"/>
    <w:rsid w:val="009C4D76"/>
    <w:rsid w:val="009F2D7A"/>
    <w:rsid w:val="009F549E"/>
    <w:rsid w:val="00A1070F"/>
    <w:rsid w:val="00A11353"/>
    <w:rsid w:val="00A14A7D"/>
    <w:rsid w:val="00A21195"/>
    <w:rsid w:val="00A21399"/>
    <w:rsid w:val="00A322D1"/>
    <w:rsid w:val="00A41EAF"/>
    <w:rsid w:val="00A50F3D"/>
    <w:rsid w:val="00A60E85"/>
    <w:rsid w:val="00A65D04"/>
    <w:rsid w:val="00A87C7D"/>
    <w:rsid w:val="00A87E38"/>
    <w:rsid w:val="00A95C66"/>
    <w:rsid w:val="00AA6422"/>
    <w:rsid w:val="00AA695E"/>
    <w:rsid w:val="00AB3E66"/>
    <w:rsid w:val="00AB50C2"/>
    <w:rsid w:val="00AD6708"/>
    <w:rsid w:val="00AF1BF4"/>
    <w:rsid w:val="00B04BB2"/>
    <w:rsid w:val="00B06EB2"/>
    <w:rsid w:val="00B306DF"/>
    <w:rsid w:val="00B32E15"/>
    <w:rsid w:val="00B337C2"/>
    <w:rsid w:val="00B3482A"/>
    <w:rsid w:val="00B67E30"/>
    <w:rsid w:val="00B74FD1"/>
    <w:rsid w:val="00B77533"/>
    <w:rsid w:val="00B80CF3"/>
    <w:rsid w:val="00B90C59"/>
    <w:rsid w:val="00B91525"/>
    <w:rsid w:val="00B92623"/>
    <w:rsid w:val="00BB54C2"/>
    <w:rsid w:val="00BD6413"/>
    <w:rsid w:val="00BD69E1"/>
    <w:rsid w:val="00BE1214"/>
    <w:rsid w:val="00BF07C8"/>
    <w:rsid w:val="00BF1846"/>
    <w:rsid w:val="00BF761D"/>
    <w:rsid w:val="00C056CE"/>
    <w:rsid w:val="00C25BF5"/>
    <w:rsid w:val="00C27A4E"/>
    <w:rsid w:val="00C42CFB"/>
    <w:rsid w:val="00C55E6F"/>
    <w:rsid w:val="00C62AA7"/>
    <w:rsid w:val="00C657E8"/>
    <w:rsid w:val="00C72C3E"/>
    <w:rsid w:val="00C74291"/>
    <w:rsid w:val="00C829D4"/>
    <w:rsid w:val="00C854AD"/>
    <w:rsid w:val="00CA0E7A"/>
    <w:rsid w:val="00CA2EF6"/>
    <w:rsid w:val="00CB1B6B"/>
    <w:rsid w:val="00CB3853"/>
    <w:rsid w:val="00CB4704"/>
    <w:rsid w:val="00CC30D8"/>
    <w:rsid w:val="00CF25FE"/>
    <w:rsid w:val="00D0518E"/>
    <w:rsid w:val="00D11290"/>
    <w:rsid w:val="00D115C6"/>
    <w:rsid w:val="00D1599E"/>
    <w:rsid w:val="00D17CD2"/>
    <w:rsid w:val="00D33A3C"/>
    <w:rsid w:val="00D34D0D"/>
    <w:rsid w:val="00D436CD"/>
    <w:rsid w:val="00D549D1"/>
    <w:rsid w:val="00D82307"/>
    <w:rsid w:val="00D82BA7"/>
    <w:rsid w:val="00D86184"/>
    <w:rsid w:val="00D9206F"/>
    <w:rsid w:val="00D95718"/>
    <w:rsid w:val="00D957DD"/>
    <w:rsid w:val="00DA1F42"/>
    <w:rsid w:val="00DA4095"/>
    <w:rsid w:val="00DA6306"/>
    <w:rsid w:val="00DE0AB6"/>
    <w:rsid w:val="00DE0F54"/>
    <w:rsid w:val="00DE1755"/>
    <w:rsid w:val="00DE36B9"/>
    <w:rsid w:val="00DE591D"/>
    <w:rsid w:val="00DF6934"/>
    <w:rsid w:val="00E14ADD"/>
    <w:rsid w:val="00E30F0F"/>
    <w:rsid w:val="00E3437F"/>
    <w:rsid w:val="00E34DE5"/>
    <w:rsid w:val="00E362CD"/>
    <w:rsid w:val="00E37E33"/>
    <w:rsid w:val="00E51F5A"/>
    <w:rsid w:val="00E571CE"/>
    <w:rsid w:val="00E57902"/>
    <w:rsid w:val="00E6050E"/>
    <w:rsid w:val="00E63412"/>
    <w:rsid w:val="00E754E4"/>
    <w:rsid w:val="00E76AF5"/>
    <w:rsid w:val="00E80DE4"/>
    <w:rsid w:val="00E874C5"/>
    <w:rsid w:val="00EA0E34"/>
    <w:rsid w:val="00EA2F6E"/>
    <w:rsid w:val="00EA4572"/>
    <w:rsid w:val="00EA5354"/>
    <w:rsid w:val="00EB1FEB"/>
    <w:rsid w:val="00EB24BA"/>
    <w:rsid w:val="00EB459C"/>
    <w:rsid w:val="00EC2008"/>
    <w:rsid w:val="00EC378E"/>
    <w:rsid w:val="00EC52DB"/>
    <w:rsid w:val="00F032F8"/>
    <w:rsid w:val="00F16A3F"/>
    <w:rsid w:val="00F17C0C"/>
    <w:rsid w:val="00F209AF"/>
    <w:rsid w:val="00F24107"/>
    <w:rsid w:val="00F251D2"/>
    <w:rsid w:val="00F311FA"/>
    <w:rsid w:val="00F42103"/>
    <w:rsid w:val="00F54757"/>
    <w:rsid w:val="00F565AB"/>
    <w:rsid w:val="00F65FFF"/>
    <w:rsid w:val="00F95DF2"/>
    <w:rsid w:val="00FA10D0"/>
    <w:rsid w:val="00FA1436"/>
    <w:rsid w:val="00FA1CE0"/>
    <w:rsid w:val="00FA7A16"/>
    <w:rsid w:val="00FB04E9"/>
    <w:rsid w:val="00FB50A4"/>
    <w:rsid w:val="00FC6AD3"/>
    <w:rsid w:val="00FC6CE4"/>
    <w:rsid w:val="00FD3332"/>
    <w:rsid w:val="00FD7896"/>
    <w:rsid w:val="00FE38BC"/>
    <w:rsid w:val="00FF075B"/>
    <w:rsid w:val="00FF13E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031D67"/>
  <w15:chartTrackingRefBased/>
  <w15:docId w15:val="{515A43D0-5D69-4C4E-8EAC-766C8ACD4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semiHidden/>
    <w:unhideWhenUsed/>
    <w:rsid w:val="006246CB"/>
    <w:rPr>
      <w:sz w:val="20"/>
      <w:szCs w:val="20"/>
    </w:rPr>
  </w:style>
  <w:style w:type="character" w:customStyle="1" w:styleId="KomentarotekstasDiagrama">
    <w:name w:val="Komentaro tekstas Diagrama"/>
    <w:link w:val="Komentarotekstas"/>
    <w:uiPriority w:val="99"/>
    <w:semiHidden/>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Bullet,Lentele"/>
    <w:basedOn w:val="prastasis"/>
    <w:link w:val="SraopastraipaDiagrama"/>
    <w:uiPriority w:val="34"/>
    <w:qFormat/>
    <w:rsid w:val="00B74FD1"/>
    <w:pPr>
      <w:ind w:left="720"/>
      <w:contextualSpacing/>
    </w:pPr>
  </w:style>
  <w:style w:type="paragraph" w:customStyle="1" w:styleId="paragraph">
    <w:name w:val="paragraph"/>
    <w:basedOn w:val="prastasis"/>
    <w:rsid w:val="00B74FD1"/>
    <w:pPr>
      <w:spacing w:before="100" w:beforeAutospacing="1" w:after="100" w:afterAutospacing="1"/>
    </w:pPr>
    <w:rPr>
      <w:lang w:val="lt-LT" w:eastAsia="lt-LT"/>
    </w:rPr>
  </w:style>
  <w:style w:type="character" w:customStyle="1" w:styleId="normaltextrun">
    <w:name w:val="normaltextrun"/>
    <w:basedOn w:val="Numatytasispastraiposriftas"/>
    <w:rsid w:val="00B74FD1"/>
  </w:style>
  <w:style w:type="character" w:customStyle="1" w:styleId="eop">
    <w:name w:val="eop"/>
    <w:basedOn w:val="Numatytasispastraiposriftas"/>
    <w:rsid w:val="00EA2F6E"/>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E51F5A"/>
    <w:rPr>
      <w:sz w:val="24"/>
      <w:szCs w:val="24"/>
      <w:lang w:val="en-GB" w:eastAsia="en-US"/>
    </w:rPr>
  </w:style>
  <w:style w:type="paragraph" w:customStyle="1" w:styleId="Body2">
    <w:name w:val="Body 2"/>
    <w:rsid w:val="00E51F5A"/>
    <w:pPr>
      <w:suppressAutoHyphens/>
      <w:spacing w:after="40"/>
      <w:jc w:val="both"/>
    </w:pPr>
    <w:rPr>
      <w:color w:val="000000"/>
      <w:sz w:val="22"/>
      <w:szCs w:val="22"/>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124277824">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H:\Teis&#279;s%20departamentas\Pirkim&#371;%20skyrius\&#352;ablonai\!!!%20Naudojami%20sutar&#269;i&#371;%20&#353;ablonai\Preki&#371;%20pirkimo-pardavimo%20sutarties%20projekta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Props1.xml><?xml version="1.0" encoding="utf-8"?>
<ds:datastoreItem xmlns:ds="http://schemas.openxmlformats.org/officeDocument/2006/customXml" ds:itemID="{CBC66B48-3310-4CC1-8470-7AB7100F4D47}">
  <ds:schemaRefs>
    <ds:schemaRef ds:uri="http://schemas.microsoft.com/sharepoint/v3/contenttype/forms"/>
  </ds:schemaRefs>
</ds:datastoreItem>
</file>

<file path=customXml/itemProps2.xml><?xml version="1.0" encoding="utf-8"?>
<ds:datastoreItem xmlns:ds="http://schemas.openxmlformats.org/officeDocument/2006/customXml" ds:itemID="{A3F7E04E-F991-4F1E-A704-9215533FB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5B7387-F3CE-4263-B070-9B9E8ED79BE7}">
  <ds:schemaRefs>
    <ds:schemaRef ds:uri="http://schemas.openxmlformats.org/officeDocument/2006/bibliography"/>
  </ds:schemaRefs>
</ds:datastoreItem>
</file>

<file path=customXml/itemProps4.xml><?xml version="1.0" encoding="utf-8"?>
<ds:datastoreItem xmlns:ds="http://schemas.openxmlformats.org/officeDocument/2006/customXml" ds:itemID="{5BEBDBE8-3810-4E31-80D8-CADC17E04ED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docProps/app.xml><?xml version="1.0" encoding="utf-8"?>
<Properties xmlns="http://schemas.openxmlformats.org/officeDocument/2006/extended-properties" xmlns:vt="http://schemas.openxmlformats.org/officeDocument/2006/docPropsVTypes">
  <Template>Prekių pirkimo-pardavimo sutarties projektas</Template>
  <TotalTime>9</TotalTime>
  <Pages>12</Pages>
  <Words>28688</Words>
  <Characters>16353</Characters>
  <Application>Microsoft Office Word</Application>
  <DocSecurity>0</DocSecurity>
  <Lines>136</Lines>
  <Paragraphs>89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44952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Gabrielė Januškienė</dc:creator>
  <cp:keywords/>
  <dc:description/>
  <cp:lastModifiedBy>Gabrielė Januškienė</cp:lastModifiedBy>
  <cp:revision>5</cp:revision>
  <dcterms:created xsi:type="dcterms:W3CDTF">2026-06-17T06:30:00Z</dcterms:created>
  <dcterms:modified xsi:type="dcterms:W3CDTF">2026-06-18T08:00:00Z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